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389"/>
        <w:gridCol w:w="2612"/>
        <w:gridCol w:w="3042"/>
        <w:gridCol w:w="1860"/>
        <w:gridCol w:w="1279"/>
        <w:gridCol w:w="1605"/>
        <w:gridCol w:w="920"/>
        <w:gridCol w:w="949"/>
        <w:gridCol w:w="1176"/>
        <w:gridCol w:w="2315"/>
      </w:tblGrid>
      <w:tr w:rsidR="001A1CDB" w:rsidRPr="004D1E11" w:rsidTr="002633F8">
        <w:trPr>
          <w:trHeight w:val="113"/>
          <w:jc w:val="center"/>
        </w:trPr>
        <w:tc>
          <w:tcPr>
            <w:tcW w:w="12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1CDB" w:rsidRPr="004D1E11" w:rsidRDefault="001A1CDB" w:rsidP="00D455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after="120"/>
              <w:jc w:val="center"/>
            </w:pPr>
            <w:bookmarkStart w:id="0" w:name="_GoBack"/>
            <w:bookmarkEnd w:id="0"/>
            <w:r w:rsidRPr="004D1E11">
              <w:rPr>
                <w:color w:val="000000"/>
                <w:spacing w:val="-5"/>
              </w:rPr>
              <w:t>№ п/п</w:t>
            </w:r>
          </w:p>
        </w:tc>
        <w:tc>
          <w:tcPr>
            <w:tcW w:w="809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1CDB" w:rsidRPr="004D1E11" w:rsidRDefault="001A1CDB" w:rsidP="00C7153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after="120"/>
              <w:jc w:val="center"/>
            </w:pPr>
            <w:r w:rsidRPr="004D1E11">
              <w:rPr>
                <w:color w:val="000000"/>
                <w:spacing w:val="-2"/>
              </w:rPr>
              <w:t>Расположение</w:t>
            </w:r>
          </w:p>
        </w:tc>
        <w:tc>
          <w:tcPr>
            <w:tcW w:w="1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1CDB" w:rsidRPr="004D1E11" w:rsidRDefault="001A1CDB" w:rsidP="00D455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after="120"/>
              <w:jc w:val="center"/>
            </w:pPr>
            <w:r w:rsidRPr="004D1E11">
              <w:rPr>
                <w:color w:val="000000"/>
                <w:spacing w:val="-3"/>
              </w:rPr>
              <w:t>Протяженность, м</w:t>
            </w:r>
          </w:p>
        </w:tc>
        <w:tc>
          <w:tcPr>
            <w:tcW w:w="39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1CDB" w:rsidRPr="004D1E11" w:rsidRDefault="001A1CDB" w:rsidP="00D455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after="120"/>
              <w:jc w:val="center"/>
            </w:pPr>
            <w:r w:rsidRPr="004D1E11">
              <w:rPr>
                <w:color w:val="000000"/>
                <w:spacing w:val="-1"/>
              </w:rPr>
              <w:t>Дата установки, г</w:t>
            </w:r>
          </w:p>
        </w:tc>
        <w:tc>
          <w:tcPr>
            <w:tcW w:w="49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1CDB" w:rsidRPr="004D1E11" w:rsidRDefault="001A1CDB" w:rsidP="00D455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after="120"/>
              <w:jc w:val="center"/>
            </w:pPr>
            <w:r w:rsidRPr="004D1E11">
              <w:rPr>
                <w:color w:val="000000"/>
                <w:spacing w:val="-2"/>
              </w:rPr>
              <w:t>Расположение</w:t>
            </w:r>
          </w:p>
        </w:tc>
        <w:tc>
          <w:tcPr>
            <w:tcW w:w="28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1CDB" w:rsidRPr="004D1E11" w:rsidRDefault="001A1CDB" w:rsidP="00D455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after="120"/>
              <w:jc w:val="center"/>
            </w:pPr>
            <w:r w:rsidRPr="004D1E11">
              <w:rPr>
                <w:color w:val="000000"/>
              </w:rPr>
              <w:t>Тип</w:t>
            </w:r>
          </w:p>
        </w:tc>
        <w:tc>
          <w:tcPr>
            <w:tcW w:w="29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1CDB" w:rsidRPr="004D1E11" w:rsidRDefault="001A1CDB" w:rsidP="00D455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after="120"/>
              <w:jc w:val="center"/>
            </w:pPr>
            <w:r w:rsidRPr="004D1E11">
              <w:rPr>
                <w:color w:val="000000"/>
                <w:spacing w:val="-2"/>
              </w:rPr>
              <w:t>Высота, м</w:t>
            </w:r>
          </w:p>
        </w:tc>
        <w:tc>
          <w:tcPr>
            <w:tcW w:w="36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1CDB" w:rsidRPr="004D1E11" w:rsidRDefault="001A1CDB" w:rsidP="00D455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after="120"/>
              <w:jc w:val="center"/>
            </w:pPr>
            <w:r w:rsidRPr="004D1E11">
              <w:rPr>
                <w:color w:val="000000"/>
                <w:spacing w:val="-3"/>
              </w:rPr>
              <w:t>Материал</w:t>
            </w:r>
          </w:p>
        </w:tc>
        <w:tc>
          <w:tcPr>
            <w:tcW w:w="71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1CDB" w:rsidRPr="004D1E11" w:rsidRDefault="001A1CDB" w:rsidP="00D455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after="120"/>
              <w:jc w:val="center"/>
            </w:pPr>
            <w:r w:rsidRPr="004D1E11">
              <w:rPr>
                <w:color w:val="000000"/>
                <w:spacing w:val="-1"/>
              </w:rPr>
              <w:t xml:space="preserve">Зона </w:t>
            </w:r>
            <w:r w:rsidRPr="004D1E11">
              <w:rPr>
                <w:color w:val="000000"/>
                <w:spacing w:val="-2"/>
              </w:rPr>
              <w:t>расположения</w:t>
            </w:r>
          </w:p>
        </w:tc>
      </w:tr>
      <w:tr w:rsidR="001A1CDB" w:rsidRPr="004D1E11" w:rsidTr="002633F8">
        <w:trPr>
          <w:trHeight w:val="113"/>
          <w:jc w:val="center"/>
        </w:trPr>
        <w:tc>
          <w:tcPr>
            <w:tcW w:w="1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1CDB" w:rsidRPr="004D1E11" w:rsidRDefault="001A1CDB" w:rsidP="00D4552F"/>
        </w:tc>
        <w:tc>
          <w:tcPr>
            <w:tcW w:w="809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1CDB" w:rsidRPr="004D1E11" w:rsidRDefault="001A1CDB" w:rsidP="00D4552F"/>
        </w:tc>
        <w:tc>
          <w:tcPr>
            <w:tcW w:w="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1CDB" w:rsidRPr="004D1E11" w:rsidRDefault="001A1CDB" w:rsidP="002F2A6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 w:rsidRPr="004D1E11">
              <w:rPr>
                <w:color w:val="000000"/>
                <w:spacing w:val="-2"/>
              </w:rPr>
              <w:t xml:space="preserve">Проектируемые в </w:t>
            </w:r>
            <w:r w:rsidRPr="004D1E11">
              <w:rPr>
                <w:color w:val="000000"/>
                <w:spacing w:val="-1"/>
              </w:rPr>
              <w:t xml:space="preserve">соответствии с </w:t>
            </w:r>
            <w:r w:rsidRPr="002F2A62">
              <w:t>нормативными</w:t>
            </w:r>
            <w:r w:rsidR="00CB5359">
              <w:t xml:space="preserve"> </w:t>
            </w:r>
            <w:r w:rsidRPr="004D1E11">
              <w:rPr>
                <w:color w:val="000000"/>
              </w:rPr>
              <w:t>документами, м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1CDB" w:rsidRPr="004D1E11" w:rsidRDefault="001A1CDB" w:rsidP="00D4552F">
            <w:pPr>
              <w:autoSpaceDN w:val="0"/>
              <w:spacing w:before="120" w:after="120"/>
              <w:jc w:val="center"/>
            </w:pPr>
            <w:r w:rsidRPr="004D1E11">
              <w:rPr>
                <w:color w:val="000000"/>
                <w:spacing w:val="-1"/>
              </w:rPr>
              <w:t xml:space="preserve">Фактически </w:t>
            </w:r>
            <w:r w:rsidR="00CB5359" w:rsidRPr="004D1E11">
              <w:rPr>
                <w:color w:val="000000"/>
                <w:spacing w:val="-2"/>
              </w:rPr>
              <w:t>установленные</w:t>
            </w:r>
          </w:p>
        </w:tc>
        <w:tc>
          <w:tcPr>
            <w:tcW w:w="39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1CDB" w:rsidRPr="004D1E11" w:rsidRDefault="001A1CDB" w:rsidP="00D4552F"/>
        </w:tc>
        <w:tc>
          <w:tcPr>
            <w:tcW w:w="49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1CDB" w:rsidRPr="004D1E11" w:rsidRDefault="001A1CDB" w:rsidP="00D4552F"/>
        </w:tc>
        <w:tc>
          <w:tcPr>
            <w:tcW w:w="28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1CDB" w:rsidRPr="004D1E11" w:rsidRDefault="001A1CDB" w:rsidP="00D4552F"/>
        </w:tc>
        <w:tc>
          <w:tcPr>
            <w:tcW w:w="29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1CDB" w:rsidRPr="004D1E11" w:rsidRDefault="001A1CDB" w:rsidP="00D4552F"/>
        </w:tc>
        <w:tc>
          <w:tcPr>
            <w:tcW w:w="36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1CDB" w:rsidRPr="004D1E11" w:rsidRDefault="001A1CDB" w:rsidP="00D4552F"/>
        </w:tc>
        <w:tc>
          <w:tcPr>
            <w:tcW w:w="71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1CDB" w:rsidRPr="004D1E11" w:rsidRDefault="001A1CDB" w:rsidP="00D4552F"/>
        </w:tc>
      </w:tr>
      <w:tr w:rsidR="001A1CDB" w:rsidRPr="004D1E11" w:rsidTr="002633F8">
        <w:trPr>
          <w:trHeight w:val="113"/>
          <w:jc w:val="center"/>
        </w:trPr>
        <w:tc>
          <w:tcPr>
            <w:tcW w:w="1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4D1E11" w:rsidRDefault="001A1CDB" w:rsidP="00D4552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4D1E11">
              <w:rPr>
                <w:color w:val="000000"/>
              </w:rPr>
              <w:t>1</w:t>
            </w:r>
          </w:p>
        </w:tc>
        <w:tc>
          <w:tcPr>
            <w:tcW w:w="8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4D1E11" w:rsidRDefault="001A1CDB" w:rsidP="00D4552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4D1E11">
              <w:rPr>
                <w:color w:val="000000"/>
              </w:rPr>
              <w:t>2</w:t>
            </w:r>
          </w:p>
        </w:tc>
        <w:tc>
          <w:tcPr>
            <w:tcW w:w="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4D1E11" w:rsidRDefault="001A1CDB" w:rsidP="00D4552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4D1E11">
              <w:rPr>
                <w:color w:val="000000"/>
              </w:rPr>
              <w:t>4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4D1E11" w:rsidRDefault="001A1CDB" w:rsidP="00D4552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4D1E11">
              <w:rPr>
                <w:color w:val="000000"/>
              </w:rPr>
              <w:t>5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4D1E11" w:rsidRDefault="001A1CDB" w:rsidP="00D4552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4D1E11">
              <w:rPr>
                <w:color w:val="000000"/>
              </w:rPr>
              <w:t>6</w:t>
            </w:r>
          </w:p>
        </w:tc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4D1E11" w:rsidRDefault="001A1CDB" w:rsidP="00D4552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4D1E11">
              <w:rPr>
                <w:color w:val="000000"/>
              </w:rPr>
              <w:t>7</w:t>
            </w:r>
          </w:p>
        </w:tc>
        <w:tc>
          <w:tcPr>
            <w:tcW w:w="2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4D1E11" w:rsidRDefault="001A1CDB" w:rsidP="00D4552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4D1E11">
              <w:rPr>
                <w:color w:val="000000"/>
              </w:rPr>
              <w:t>8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4D1E11" w:rsidRDefault="001A1CDB" w:rsidP="00D4552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4D1E11">
              <w:rPr>
                <w:color w:val="000000"/>
              </w:rPr>
              <w:t>9</w:t>
            </w:r>
          </w:p>
        </w:tc>
        <w:tc>
          <w:tcPr>
            <w:tcW w:w="3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4D1E11" w:rsidRDefault="001A1CDB" w:rsidP="00D4552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4D1E11">
              <w:rPr>
                <w:color w:val="000000"/>
              </w:rPr>
              <w:t>10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4D1E11" w:rsidRDefault="001A1CDB" w:rsidP="00D4552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4D1E11">
              <w:rPr>
                <w:color w:val="000000"/>
              </w:rPr>
              <w:t>11</w:t>
            </w:r>
          </w:p>
        </w:tc>
      </w:tr>
      <w:tr w:rsidR="001A1CDB" w:rsidRPr="004D1E11" w:rsidTr="002633F8">
        <w:trPr>
          <w:trHeight w:val="113"/>
          <w:jc w:val="center"/>
        </w:trPr>
        <w:tc>
          <w:tcPr>
            <w:tcW w:w="92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4D1E11" w:rsidRDefault="001A1CDB" w:rsidP="00D455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</w:pPr>
            <w:r w:rsidRPr="004D1E11">
              <w:rPr>
                <w:b/>
                <w:bCs/>
                <w:spacing w:val="-10"/>
              </w:rPr>
              <w:t>Итого:</w:t>
            </w:r>
          </w:p>
        </w:tc>
        <w:tc>
          <w:tcPr>
            <w:tcW w:w="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8C1A1C" w:rsidRDefault="001A1CDB" w:rsidP="00D455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  <w:rPr>
                <w:b/>
              </w:rPr>
            </w:pPr>
            <w:r>
              <w:rPr>
                <w:b/>
              </w:rPr>
              <w:t>202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4D1E11" w:rsidRDefault="001A1CDB" w:rsidP="00D455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 w:rsidRPr="004D1E11">
              <w:rPr>
                <w:b/>
                <w:bCs/>
              </w:rPr>
              <w:t>0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4D1E11" w:rsidRDefault="001A1CDB" w:rsidP="00D4552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4D1E11" w:rsidRDefault="001A1CDB" w:rsidP="00D4552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4D1E11" w:rsidRDefault="001A1CDB" w:rsidP="00D4552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4D1E11" w:rsidRDefault="001A1CDB" w:rsidP="00D4552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4D1E11" w:rsidRDefault="001A1CDB" w:rsidP="00D4552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4D1E11" w:rsidRDefault="001A1CDB" w:rsidP="00D4552F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1A1CDB" w:rsidRPr="004D1E11" w:rsidTr="002633F8">
        <w:trPr>
          <w:trHeight w:val="113"/>
          <w:jc w:val="center"/>
        </w:trPr>
        <w:tc>
          <w:tcPr>
            <w:tcW w:w="1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4D1E11" w:rsidRDefault="001A1CDB" w:rsidP="00D455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 w:rsidRPr="004D1E11">
              <w:t>1</w:t>
            </w:r>
          </w:p>
        </w:tc>
        <w:tc>
          <w:tcPr>
            <w:tcW w:w="8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2F2A62" w:rsidRDefault="001A1CDB" w:rsidP="00CB5359">
            <w:r w:rsidRPr="004D1E11">
              <w:t>ул.</w:t>
            </w:r>
            <w:r w:rsidR="00CB5359">
              <w:t xml:space="preserve"> </w:t>
            </w:r>
            <w:r w:rsidR="008B2A72">
              <w:t>Ш</w:t>
            </w:r>
            <w:r w:rsidR="00CB5359">
              <w:t>кольная</w:t>
            </w:r>
            <w:r w:rsidR="008B2A72">
              <w:t xml:space="preserve"> </w:t>
            </w:r>
            <w:r>
              <w:t xml:space="preserve"> у школы</w:t>
            </w:r>
          </w:p>
        </w:tc>
        <w:tc>
          <w:tcPr>
            <w:tcW w:w="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4D1E11" w:rsidRDefault="001A1CDB" w:rsidP="00D455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>
              <w:t>50,5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4D1E11" w:rsidRDefault="001A1CDB" w:rsidP="00D4552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4D1E11" w:rsidRDefault="001A1CDB" w:rsidP="00D4552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4D1E11" w:rsidRDefault="001A1CDB" w:rsidP="00D455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 w:rsidRPr="004D1E11">
              <w:rPr>
                <w:spacing w:val="-4"/>
              </w:rPr>
              <w:t>справа</w:t>
            </w:r>
          </w:p>
        </w:tc>
        <w:tc>
          <w:tcPr>
            <w:tcW w:w="2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4D1E11" w:rsidRDefault="001A1CDB" w:rsidP="00D455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 w:rsidRPr="004D1E11">
              <w:rPr>
                <w:spacing w:val="-5"/>
              </w:rPr>
              <w:t>перила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CDB" w:rsidRPr="004D1E11" w:rsidRDefault="001A1CDB" w:rsidP="004D1E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 w:rsidRPr="004D1E11">
              <w:t>0,8</w:t>
            </w:r>
          </w:p>
        </w:tc>
        <w:tc>
          <w:tcPr>
            <w:tcW w:w="3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4D1E11" w:rsidRDefault="001A1CDB" w:rsidP="00D455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 w:rsidRPr="004D1E11">
              <w:rPr>
                <w:spacing w:val="-7"/>
              </w:rPr>
              <w:t>металл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4D1E11" w:rsidRDefault="001A1CDB" w:rsidP="002F2A6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>
              <w:rPr>
                <w:spacing w:val="-4"/>
              </w:rPr>
              <w:t>перед</w:t>
            </w:r>
            <w:r w:rsidRPr="004D1E11">
              <w:rPr>
                <w:spacing w:val="-4"/>
              </w:rPr>
              <w:t xml:space="preserve"> пешеходн</w:t>
            </w:r>
            <w:r>
              <w:rPr>
                <w:spacing w:val="-4"/>
              </w:rPr>
              <w:t>ым</w:t>
            </w:r>
            <w:r w:rsidRPr="004D1E11">
              <w:rPr>
                <w:spacing w:val="-4"/>
              </w:rPr>
              <w:t xml:space="preserve"> переход</w:t>
            </w:r>
            <w:r>
              <w:rPr>
                <w:spacing w:val="-4"/>
              </w:rPr>
              <w:t>ом</w:t>
            </w:r>
          </w:p>
        </w:tc>
      </w:tr>
      <w:tr w:rsidR="001A1CDB" w:rsidRPr="004D1E11" w:rsidTr="002633F8">
        <w:trPr>
          <w:trHeight w:val="113"/>
          <w:jc w:val="center"/>
        </w:trPr>
        <w:tc>
          <w:tcPr>
            <w:tcW w:w="1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4D1E11" w:rsidRDefault="001A1CDB" w:rsidP="00D455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>
              <w:t>2</w:t>
            </w:r>
          </w:p>
        </w:tc>
        <w:tc>
          <w:tcPr>
            <w:tcW w:w="8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4D1E11" w:rsidRDefault="008B2A72" w:rsidP="002F2A62">
            <w:r w:rsidRPr="004D1E11">
              <w:t>ул.</w:t>
            </w:r>
            <w:r w:rsidR="00CB5359">
              <w:t xml:space="preserve"> Школьная </w:t>
            </w:r>
            <w:r>
              <w:t>у школы</w:t>
            </w:r>
          </w:p>
        </w:tc>
        <w:tc>
          <w:tcPr>
            <w:tcW w:w="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Default="001A1CDB" w:rsidP="00D455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>
              <w:t>50,5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4D1E11" w:rsidRDefault="001A1CDB" w:rsidP="00D4552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4D1E11" w:rsidRDefault="001A1CDB" w:rsidP="00D4552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4D1E11" w:rsidRDefault="001A1CDB" w:rsidP="005C4D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 w:rsidRPr="004D1E11">
              <w:rPr>
                <w:spacing w:val="-4"/>
              </w:rPr>
              <w:t>справа</w:t>
            </w:r>
          </w:p>
        </w:tc>
        <w:tc>
          <w:tcPr>
            <w:tcW w:w="2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4D1E11" w:rsidRDefault="001A1CDB" w:rsidP="00D67B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 w:rsidRPr="004D1E11">
              <w:rPr>
                <w:spacing w:val="-5"/>
              </w:rPr>
              <w:t>перила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CDB" w:rsidRPr="004D1E11" w:rsidRDefault="001A1CDB" w:rsidP="00D67B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 w:rsidRPr="004D1E11">
              <w:t>0,8</w:t>
            </w:r>
          </w:p>
        </w:tc>
        <w:tc>
          <w:tcPr>
            <w:tcW w:w="3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4D1E11" w:rsidRDefault="001A1CDB" w:rsidP="00D67B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 w:rsidRPr="004D1E11">
              <w:rPr>
                <w:spacing w:val="-7"/>
              </w:rPr>
              <w:t>металл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Default="001A1CDB" w:rsidP="002F2A6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  <w:rPr>
                <w:spacing w:val="-4"/>
              </w:rPr>
            </w:pPr>
            <w:r>
              <w:rPr>
                <w:spacing w:val="-4"/>
              </w:rPr>
              <w:t>после пешеходного перехода</w:t>
            </w:r>
          </w:p>
        </w:tc>
      </w:tr>
      <w:tr w:rsidR="001A1CDB" w:rsidRPr="004D1E11" w:rsidTr="002633F8">
        <w:trPr>
          <w:trHeight w:val="113"/>
          <w:jc w:val="center"/>
        </w:trPr>
        <w:tc>
          <w:tcPr>
            <w:tcW w:w="1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4D1E11" w:rsidRDefault="001A1CDB" w:rsidP="00776B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>
              <w:t>3</w:t>
            </w:r>
          </w:p>
        </w:tc>
        <w:tc>
          <w:tcPr>
            <w:tcW w:w="8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2F2A62" w:rsidRDefault="008B2A72" w:rsidP="002F2A62">
            <w:r w:rsidRPr="004D1E11">
              <w:t>ул.</w:t>
            </w:r>
            <w:r w:rsidR="00CB5359">
              <w:t xml:space="preserve"> Школьная </w:t>
            </w:r>
            <w:r>
              <w:t>у школы</w:t>
            </w:r>
          </w:p>
        </w:tc>
        <w:tc>
          <w:tcPr>
            <w:tcW w:w="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4D1E11" w:rsidRDefault="001A1CDB" w:rsidP="00776B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>
              <w:t>50,5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4D1E11" w:rsidRDefault="001A1CDB" w:rsidP="00776BE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4D1E11" w:rsidRDefault="001A1CDB" w:rsidP="00776BE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4D1E11" w:rsidRDefault="001A1CDB" w:rsidP="00776B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>
              <w:rPr>
                <w:spacing w:val="-4"/>
              </w:rPr>
              <w:t>слева</w:t>
            </w:r>
          </w:p>
        </w:tc>
        <w:tc>
          <w:tcPr>
            <w:tcW w:w="2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4D1E11" w:rsidRDefault="001A1CDB" w:rsidP="00776B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 w:rsidRPr="004D1E11">
              <w:rPr>
                <w:spacing w:val="-5"/>
              </w:rPr>
              <w:t>перила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CDB" w:rsidRPr="004D1E11" w:rsidRDefault="001A1CDB" w:rsidP="00776B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 w:rsidRPr="004D1E11">
              <w:t>0,8</w:t>
            </w:r>
          </w:p>
        </w:tc>
        <w:tc>
          <w:tcPr>
            <w:tcW w:w="3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4D1E11" w:rsidRDefault="001A1CDB" w:rsidP="00776B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 w:rsidRPr="004D1E11">
              <w:rPr>
                <w:spacing w:val="-7"/>
              </w:rPr>
              <w:t>металл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4D1E11" w:rsidRDefault="001A1CDB" w:rsidP="00776B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>
              <w:rPr>
                <w:spacing w:val="-4"/>
              </w:rPr>
              <w:t>перед</w:t>
            </w:r>
            <w:r w:rsidRPr="004D1E11">
              <w:rPr>
                <w:spacing w:val="-4"/>
              </w:rPr>
              <w:t xml:space="preserve"> пешеходн</w:t>
            </w:r>
            <w:r>
              <w:rPr>
                <w:spacing w:val="-4"/>
              </w:rPr>
              <w:t>ым</w:t>
            </w:r>
            <w:r w:rsidRPr="004D1E11">
              <w:rPr>
                <w:spacing w:val="-4"/>
              </w:rPr>
              <w:t xml:space="preserve"> переход</w:t>
            </w:r>
            <w:r>
              <w:rPr>
                <w:spacing w:val="-4"/>
              </w:rPr>
              <w:t>ом</w:t>
            </w:r>
          </w:p>
        </w:tc>
      </w:tr>
      <w:tr w:rsidR="001A1CDB" w:rsidRPr="004D1E11" w:rsidTr="002633F8">
        <w:trPr>
          <w:trHeight w:val="113"/>
          <w:jc w:val="center"/>
        </w:trPr>
        <w:tc>
          <w:tcPr>
            <w:tcW w:w="1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4D1E11" w:rsidRDefault="001A1CDB" w:rsidP="00776B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>
              <w:t>4</w:t>
            </w:r>
          </w:p>
        </w:tc>
        <w:tc>
          <w:tcPr>
            <w:tcW w:w="8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4D1E11" w:rsidRDefault="008B2A72" w:rsidP="002F2A62">
            <w:r w:rsidRPr="004D1E11">
              <w:t>ул.</w:t>
            </w:r>
            <w:r w:rsidR="00CB5359">
              <w:t xml:space="preserve"> Школьная </w:t>
            </w:r>
            <w:r>
              <w:t>у школы</w:t>
            </w:r>
          </w:p>
        </w:tc>
        <w:tc>
          <w:tcPr>
            <w:tcW w:w="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Default="001A1CDB" w:rsidP="00776B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>
              <w:t>50,5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4D1E11" w:rsidRDefault="001A1CDB" w:rsidP="00776BE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4D1E11" w:rsidRDefault="001A1CDB" w:rsidP="00776BE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4D1E11" w:rsidRDefault="001A1CDB" w:rsidP="00776B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  <w:rPr>
                <w:spacing w:val="-4"/>
              </w:rPr>
            </w:pPr>
            <w:r>
              <w:rPr>
                <w:spacing w:val="-4"/>
              </w:rPr>
              <w:t>слева</w:t>
            </w:r>
          </w:p>
        </w:tc>
        <w:tc>
          <w:tcPr>
            <w:tcW w:w="2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4D1E11" w:rsidRDefault="001A1CDB" w:rsidP="00776B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 w:rsidRPr="004D1E11">
              <w:rPr>
                <w:spacing w:val="-5"/>
              </w:rPr>
              <w:t>перила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CDB" w:rsidRPr="004D1E11" w:rsidRDefault="001A1CDB" w:rsidP="00776B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 w:rsidRPr="004D1E11">
              <w:t>0,8</w:t>
            </w:r>
          </w:p>
        </w:tc>
        <w:tc>
          <w:tcPr>
            <w:tcW w:w="3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4D1E11" w:rsidRDefault="001A1CDB" w:rsidP="00776B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 w:rsidRPr="004D1E11">
              <w:rPr>
                <w:spacing w:val="-7"/>
              </w:rPr>
              <w:t>металл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Default="001A1CDB" w:rsidP="00776B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  <w:rPr>
                <w:spacing w:val="-4"/>
              </w:rPr>
            </w:pPr>
            <w:r>
              <w:rPr>
                <w:spacing w:val="-4"/>
              </w:rPr>
              <w:t>после пешеходного перехода</w:t>
            </w:r>
          </w:p>
        </w:tc>
      </w:tr>
      <w:tr w:rsidR="002633F8" w:rsidRPr="004D1E11" w:rsidTr="002633F8">
        <w:trPr>
          <w:trHeight w:val="113"/>
          <w:jc w:val="center"/>
        </w:trPr>
        <w:tc>
          <w:tcPr>
            <w:tcW w:w="1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33F8" w:rsidRPr="004D1E11" w:rsidRDefault="002633F8" w:rsidP="00765C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>
              <w:t>5</w:t>
            </w:r>
          </w:p>
        </w:tc>
        <w:tc>
          <w:tcPr>
            <w:tcW w:w="8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33F8" w:rsidRPr="002F2A62" w:rsidRDefault="002633F8" w:rsidP="002633F8">
            <w:r w:rsidRPr="004D1E11">
              <w:t>ул.</w:t>
            </w:r>
            <w:r>
              <w:t xml:space="preserve"> Коммунальная  у дет. сада</w:t>
            </w:r>
          </w:p>
        </w:tc>
        <w:tc>
          <w:tcPr>
            <w:tcW w:w="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33F8" w:rsidRPr="004D1E11" w:rsidRDefault="002633F8" w:rsidP="00765C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>
              <w:t>50,5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33F8" w:rsidRPr="004D1E11" w:rsidRDefault="002633F8" w:rsidP="00765C7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33F8" w:rsidRPr="004D1E11" w:rsidRDefault="002633F8" w:rsidP="00765C7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33F8" w:rsidRPr="004D1E11" w:rsidRDefault="002633F8" w:rsidP="00765C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 w:rsidRPr="004D1E11">
              <w:rPr>
                <w:spacing w:val="-4"/>
              </w:rPr>
              <w:t>справа</w:t>
            </w:r>
          </w:p>
        </w:tc>
        <w:tc>
          <w:tcPr>
            <w:tcW w:w="2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33F8" w:rsidRPr="004D1E11" w:rsidRDefault="002633F8" w:rsidP="00765C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 w:rsidRPr="004D1E11">
              <w:rPr>
                <w:spacing w:val="-5"/>
              </w:rPr>
              <w:t>перила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3F8" w:rsidRPr="004D1E11" w:rsidRDefault="002633F8" w:rsidP="00765C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 w:rsidRPr="004D1E11">
              <w:t>0,8</w:t>
            </w:r>
          </w:p>
        </w:tc>
        <w:tc>
          <w:tcPr>
            <w:tcW w:w="3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33F8" w:rsidRPr="004D1E11" w:rsidRDefault="002633F8" w:rsidP="00765C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 w:rsidRPr="004D1E11">
              <w:rPr>
                <w:spacing w:val="-7"/>
              </w:rPr>
              <w:t>металл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33F8" w:rsidRPr="004D1E11" w:rsidRDefault="002633F8" w:rsidP="00765C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>
              <w:rPr>
                <w:spacing w:val="-4"/>
              </w:rPr>
              <w:t>перед</w:t>
            </w:r>
            <w:r w:rsidRPr="004D1E11">
              <w:rPr>
                <w:spacing w:val="-4"/>
              </w:rPr>
              <w:t xml:space="preserve"> пешеходн</w:t>
            </w:r>
            <w:r>
              <w:rPr>
                <w:spacing w:val="-4"/>
              </w:rPr>
              <w:t>ым</w:t>
            </w:r>
            <w:r w:rsidRPr="004D1E11">
              <w:rPr>
                <w:spacing w:val="-4"/>
              </w:rPr>
              <w:t xml:space="preserve"> переход</w:t>
            </w:r>
            <w:r>
              <w:rPr>
                <w:spacing w:val="-4"/>
              </w:rPr>
              <w:t>ом</w:t>
            </w:r>
          </w:p>
        </w:tc>
      </w:tr>
      <w:tr w:rsidR="002633F8" w:rsidTr="002633F8">
        <w:trPr>
          <w:trHeight w:val="113"/>
          <w:jc w:val="center"/>
        </w:trPr>
        <w:tc>
          <w:tcPr>
            <w:tcW w:w="1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33F8" w:rsidRPr="004D1E11" w:rsidRDefault="002633F8" w:rsidP="00765C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>
              <w:t>6</w:t>
            </w:r>
          </w:p>
        </w:tc>
        <w:tc>
          <w:tcPr>
            <w:tcW w:w="8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33F8" w:rsidRDefault="002633F8">
            <w:r w:rsidRPr="003474AE">
              <w:t>ул. Коммунальная  у дет. сада</w:t>
            </w:r>
          </w:p>
        </w:tc>
        <w:tc>
          <w:tcPr>
            <w:tcW w:w="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33F8" w:rsidRDefault="002633F8" w:rsidP="00765C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>
              <w:t>50,5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33F8" w:rsidRPr="004D1E11" w:rsidRDefault="002633F8" w:rsidP="00765C7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33F8" w:rsidRPr="004D1E11" w:rsidRDefault="002633F8" w:rsidP="00765C7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33F8" w:rsidRPr="004D1E11" w:rsidRDefault="002633F8" w:rsidP="00765C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 w:rsidRPr="004D1E11">
              <w:rPr>
                <w:spacing w:val="-4"/>
              </w:rPr>
              <w:t>справа</w:t>
            </w:r>
          </w:p>
        </w:tc>
        <w:tc>
          <w:tcPr>
            <w:tcW w:w="2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33F8" w:rsidRPr="004D1E11" w:rsidRDefault="002633F8" w:rsidP="00765C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 w:rsidRPr="004D1E11">
              <w:rPr>
                <w:spacing w:val="-5"/>
              </w:rPr>
              <w:t>перила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3F8" w:rsidRPr="004D1E11" w:rsidRDefault="002633F8" w:rsidP="00765C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 w:rsidRPr="004D1E11">
              <w:t>0,8</w:t>
            </w:r>
          </w:p>
        </w:tc>
        <w:tc>
          <w:tcPr>
            <w:tcW w:w="3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33F8" w:rsidRPr="004D1E11" w:rsidRDefault="002633F8" w:rsidP="00765C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 w:rsidRPr="004D1E11">
              <w:rPr>
                <w:spacing w:val="-7"/>
              </w:rPr>
              <w:t>металл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33F8" w:rsidRDefault="002633F8" w:rsidP="00765C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  <w:rPr>
                <w:spacing w:val="-4"/>
              </w:rPr>
            </w:pPr>
            <w:r>
              <w:rPr>
                <w:spacing w:val="-4"/>
              </w:rPr>
              <w:t>после пешеходного перехода</w:t>
            </w:r>
          </w:p>
        </w:tc>
      </w:tr>
      <w:tr w:rsidR="002633F8" w:rsidRPr="004D1E11" w:rsidTr="002633F8">
        <w:trPr>
          <w:trHeight w:val="113"/>
          <w:jc w:val="center"/>
        </w:trPr>
        <w:tc>
          <w:tcPr>
            <w:tcW w:w="1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33F8" w:rsidRPr="004D1E11" w:rsidRDefault="002633F8" w:rsidP="00765C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>
              <w:t>7</w:t>
            </w:r>
          </w:p>
        </w:tc>
        <w:tc>
          <w:tcPr>
            <w:tcW w:w="8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33F8" w:rsidRDefault="002633F8">
            <w:r w:rsidRPr="003474AE">
              <w:t>ул. Коммунальная  у дет. сада</w:t>
            </w:r>
          </w:p>
        </w:tc>
        <w:tc>
          <w:tcPr>
            <w:tcW w:w="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33F8" w:rsidRPr="004D1E11" w:rsidRDefault="002633F8" w:rsidP="00765C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>
              <w:t>50,5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33F8" w:rsidRPr="004D1E11" w:rsidRDefault="002633F8" w:rsidP="00765C7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33F8" w:rsidRPr="004D1E11" w:rsidRDefault="002633F8" w:rsidP="00765C7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33F8" w:rsidRPr="004D1E11" w:rsidRDefault="002633F8" w:rsidP="00765C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>
              <w:rPr>
                <w:spacing w:val="-4"/>
              </w:rPr>
              <w:t>слева</w:t>
            </w:r>
          </w:p>
        </w:tc>
        <w:tc>
          <w:tcPr>
            <w:tcW w:w="2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33F8" w:rsidRPr="004D1E11" w:rsidRDefault="002633F8" w:rsidP="00765C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 w:rsidRPr="004D1E11">
              <w:rPr>
                <w:spacing w:val="-5"/>
              </w:rPr>
              <w:t>перила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3F8" w:rsidRPr="004D1E11" w:rsidRDefault="002633F8" w:rsidP="00765C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 w:rsidRPr="004D1E11">
              <w:t>0,8</w:t>
            </w:r>
          </w:p>
        </w:tc>
        <w:tc>
          <w:tcPr>
            <w:tcW w:w="3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33F8" w:rsidRPr="004D1E11" w:rsidRDefault="002633F8" w:rsidP="00765C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 w:rsidRPr="004D1E11">
              <w:rPr>
                <w:spacing w:val="-7"/>
              </w:rPr>
              <w:t>металл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33F8" w:rsidRPr="004D1E11" w:rsidRDefault="002633F8" w:rsidP="00765C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>
              <w:rPr>
                <w:spacing w:val="-4"/>
              </w:rPr>
              <w:t>перед</w:t>
            </w:r>
            <w:r w:rsidRPr="004D1E11">
              <w:rPr>
                <w:spacing w:val="-4"/>
              </w:rPr>
              <w:t xml:space="preserve"> пешеходн</w:t>
            </w:r>
            <w:r>
              <w:rPr>
                <w:spacing w:val="-4"/>
              </w:rPr>
              <w:t>ым</w:t>
            </w:r>
            <w:r w:rsidRPr="004D1E11">
              <w:rPr>
                <w:spacing w:val="-4"/>
              </w:rPr>
              <w:t xml:space="preserve"> переход</w:t>
            </w:r>
            <w:r>
              <w:rPr>
                <w:spacing w:val="-4"/>
              </w:rPr>
              <w:t>ом</w:t>
            </w:r>
          </w:p>
        </w:tc>
      </w:tr>
      <w:tr w:rsidR="002633F8" w:rsidTr="002633F8">
        <w:trPr>
          <w:trHeight w:val="113"/>
          <w:jc w:val="center"/>
        </w:trPr>
        <w:tc>
          <w:tcPr>
            <w:tcW w:w="1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33F8" w:rsidRPr="004D1E11" w:rsidRDefault="002633F8" w:rsidP="00765C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>
              <w:t>8</w:t>
            </w:r>
          </w:p>
        </w:tc>
        <w:tc>
          <w:tcPr>
            <w:tcW w:w="8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33F8" w:rsidRDefault="002633F8">
            <w:r w:rsidRPr="003474AE">
              <w:t>ул. Коммунальная  у дет. сада</w:t>
            </w:r>
          </w:p>
        </w:tc>
        <w:tc>
          <w:tcPr>
            <w:tcW w:w="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33F8" w:rsidRDefault="002633F8" w:rsidP="00765C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>
              <w:t>50,5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33F8" w:rsidRPr="004D1E11" w:rsidRDefault="002633F8" w:rsidP="00765C7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33F8" w:rsidRPr="004D1E11" w:rsidRDefault="002633F8" w:rsidP="00765C7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33F8" w:rsidRPr="004D1E11" w:rsidRDefault="002633F8" w:rsidP="00765C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  <w:rPr>
                <w:spacing w:val="-4"/>
              </w:rPr>
            </w:pPr>
            <w:r>
              <w:rPr>
                <w:spacing w:val="-4"/>
              </w:rPr>
              <w:t>слева</w:t>
            </w:r>
          </w:p>
        </w:tc>
        <w:tc>
          <w:tcPr>
            <w:tcW w:w="2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33F8" w:rsidRPr="004D1E11" w:rsidRDefault="002633F8" w:rsidP="00765C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 w:rsidRPr="004D1E11">
              <w:rPr>
                <w:spacing w:val="-5"/>
              </w:rPr>
              <w:t>перила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3F8" w:rsidRPr="004D1E11" w:rsidRDefault="002633F8" w:rsidP="00765C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 w:rsidRPr="004D1E11">
              <w:t>0,8</w:t>
            </w:r>
          </w:p>
        </w:tc>
        <w:tc>
          <w:tcPr>
            <w:tcW w:w="3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33F8" w:rsidRPr="004D1E11" w:rsidRDefault="002633F8" w:rsidP="00765C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 w:rsidRPr="004D1E11">
              <w:rPr>
                <w:spacing w:val="-7"/>
              </w:rPr>
              <w:t>металл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33F8" w:rsidRDefault="002633F8" w:rsidP="00765C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  <w:rPr>
                <w:spacing w:val="-4"/>
              </w:rPr>
            </w:pPr>
            <w:r>
              <w:rPr>
                <w:spacing w:val="-4"/>
              </w:rPr>
              <w:t>после пешеходного перехода</w:t>
            </w:r>
          </w:p>
        </w:tc>
      </w:tr>
    </w:tbl>
    <w:p w:rsidR="001A1CDB" w:rsidRPr="00D4552F" w:rsidRDefault="001A1CDB" w:rsidP="00D4552F"/>
    <w:sectPr w:rsidR="001A1CDB" w:rsidRPr="00D4552F" w:rsidSect="008F5D4D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6838" w:h="11906" w:orient="landscape" w:code="9"/>
      <w:pgMar w:top="1134" w:right="374" w:bottom="510" w:left="397" w:header="0" w:footer="227" w:gutter="0"/>
      <w:pgBorders w:zOrder="back">
        <w:top w:val="single" w:sz="12" w:space="0" w:color="auto"/>
        <w:left w:val="single" w:sz="12" w:space="4" w:color="auto"/>
        <w:bottom w:val="single" w:sz="12" w:space="4" w:color="auto"/>
        <w:right w:val="single" w:sz="12" w:space="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1CDB" w:rsidRDefault="001A1CDB">
      <w:r>
        <w:separator/>
      </w:r>
    </w:p>
  </w:endnote>
  <w:endnote w:type="continuationSeparator" w:id="0">
    <w:p w:rsidR="001A1CDB" w:rsidRDefault="001A1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1" w:rightFromText="181" w:vertAnchor="page" w:tblpXSpec="right" w:tblpY="10638"/>
      <w:tblOverlap w:val="never"/>
      <w:tblW w:w="10490" w:type="dxa"/>
      <w:tblBorders>
        <w:top w:val="single" w:sz="12" w:space="0" w:color="auto"/>
        <w:left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7"/>
      <w:gridCol w:w="567"/>
      <w:gridCol w:w="567"/>
      <w:gridCol w:w="567"/>
      <w:gridCol w:w="851"/>
      <w:gridCol w:w="567"/>
      <w:gridCol w:w="6237"/>
      <w:gridCol w:w="567"/>
    </w:tblGrid>
    <w:tr w:rsidR="001A1CDB">
      <w:trPr>
        <w:cantSplit/>
        <w:trHeight w:hRule="exact" w:val="280"/>
      </w:trPr>
      <w:tc>
        <w:tcPr>
          <w:tcW w:w="567" w:type="dxa"/>
          <w:tcBorders>
            <w:bottom w:val="single" w:sz="4" w:space="0" w:color="auto"/>
          </w:tcBorders>
          <w:vAlign w:val="center"/>
        </w:tcPr>
        <w:p w:rsidR="001A1CDB" w:rsidRDefault="001A1CDB">
          <w:pPr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567" w:type="dxa"/>
          <w:tcBorders>
            <w:bottom w:val="single" w:sz="4" w:space="0" w:color="auto"/>
          </w:tcBorders>
          <w:vAlign w:val="center"/>
        </w:tcPr>
        <w:p w:rsidR="001A1CDB" w:rsidRDefault="001A1CDB">
          <w:pPr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567" w:type="dxa"/>
          <w:tcBorders>
            <w:bottom w:val="single" w:sz="4" w:space="0" w:color="auto"/>
          </w:tcBorders>
          <w:vAlign w:val="center"/>
        </w:tcPr>
        <w:p w:rsidR="001A1CDB" w:rsidRDefault="001A1CDB">
          <w:pPr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567" w:type="dxa"/>
          <w:tcBorders>
            <w:bottom w:val="single" w:sz="4" w:space="0" w:color="auto"/>
          </w:tcBorders>
          <w:vAlign w:val="center"/>
        </w:tcPr>
        <w:p w:rsidR="001A1CDB" w:rsidRDefault="001A1CDB">
          <w:pPr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851" w:type="dxa"/>
          <w:tcBorders>
            <w:bottom w:val="single" w:sz="4" w:space="0" w:color="auto"/>
          </w:tcBorders>
          <w:vAlign w:val="center"/>
        </w:tcPr>
        <w:p w:rsidR="001A1CDB" w:rsidRDefault="001A1CDB">
          <w:pPr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567" w:type="dxa"/>
          <w:tcBorders>
            <w:bottom w:val="single" w:sz="4" w:space="0" w:color="auto"/>
          </w:tcBorders>
          <w:vAlign w:val="center"/>
        </w:tcPr>
        <w:p w:rsidR="001A1CDB" w:rsidRDefault="001A1CDB">
          <w:pPr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6237" w:type="dxa"/>
          <w:vMerge w:val="restart"/>
          <w:vAlign w:val="center"/>
        </w:tcPr>
        <w:p w:rsidR="001A1CDB" w:rsidRPr="00D87798" w:rsidRDefault="001A1CDB" w:rsidP="00D87798">
          <w:pPr>
            <w:autoSpaceDE w:val="0"/>
            <w:autoSpaceDN w:val="0"/>
            <w:adjustRightInd w:val="0"/>
            <w:jc w:val="center"/>
            <w:rPr>
              <w:b/>
              <w:color w:val="000000"/>
            </w:rPr>
          </w:pPr>
          <w:r w:rsidRPr="00D87798">
            <w:rPr>
              <w:b/>
              <w:color w:val="000000"/>
            </w:rPr>
            <w:t>2012.124822-147-АД.</w:t>
          </w:r>
          <w:r>
            <w:rPr>
              <w:b/>
              <w:color w:val="000000"/>
            </w:rPr>
            <w:t>1.ВД.7</w:t>
          </w:r>
        </w:p>
      </w:tc>
      <w:tc>
        <w:tcPr>
          <w:tcW w:w="567" w:type="dxa"/>
          <w:tcBorders>
            <w:right w:val="nil"/>
          </w:tcBorders>
          <w:vAlign w:val="center"/>
        </w:tcPr>
        <w:p w:rsidR="001A1CDB" w:rsidRDefault="001A1CDB">
          <w:pPr>
            <w:jc w:val="center"/>
            <w:rPr>
              <w:rFonts w:ascii="Arial" w:hAnsi="Arial" w:cs="Arial"/>
              <w:i/>
              <w:iCs/>
            </w:rPr>
          </w:pPr>
          <w:r>
            <w:rPr>
              <w:rFonts w:ascii="Arial" w:hAnsi="Arial" w:cs="Arial"/>
              <w:i/>
              <w:iCs/>
              <w:sz w:val="18"/>
            </w:rPr>
            <w:t>Лист</w:t>
          </w:r>
        </w:p>
      </w:tc>
    </w:tr>
    <w:tr w:rsidR="001A1CDB">
      <w:trPr>
        <w:cantSplit/>
        <w:trHeight w:hRule="exact" w:val="280"/>
      </w:trPr>
      <w:tc>
        <w:tcPr>
          <w:tcW w:w="567" w:type="dxa"/>
          <w:tcBorders>
            <w:top w:val="single" w:sz="4" w:space="0" w:color="auto"/>
          </w:tcBorders>
          <w:vAlign w:val="center"/>
        </w:tcPr>
        <w:p w:rsidR="001A1CDB" w:rsidRDefault="001A1CDB">
          <w:pPr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567" w:type="dxa"/>
          <w:tcBorders>
            <w:top w:val="single" w:sz="4" w:space="0" w:color="auto"/>
          </w:tcBorders>
          <w:vAlign w:val="center"/>
        </w:tcPr>
        <w:p w:rsidR="001A1CDB" w:rsidRDefault="001A1CDB">
          <w:pPr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567" w:type="dxa"/>
          <w:tcBorders>
            <w:top w:val="single" w:sz="4" w:space="0" w:color="auto"/>
          </w:tcBorders>
          <w:vAlign w:val="center"/>
        </w:tcPr>
        <w:p w:rsidR="001A1CDB" w:rsidRDefault="001A1CDB">
          <w:pPr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567" w:type="dxa"/>
          <w:tcBorders>
            <w:top w:val="single" w:sz="4" w:space="0" w:color="auto"/>
          </w:tcBorders>
          <w:vAlign w:val="center"/>
        </w:tcPr>
        <w:p w:rsidR="001A1CDB" w:rsidRDefault="001A1CDB">
          <w:pPr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851" w:type="dxa"/>
          <w:tcBorders>
            <w:top w:val="single" w:sz="4" w:space="0" w:color="auto"/>
          </w:tcBorders>
          <w:vAlign w:val="center"/>
        </w:tcPr>
        <w:p w:rsidR="001A1CDB" w:rsidRDefault="001A1CDB">
          <w:pPr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567" w:type="dxa"/>
          <w:tcBorders>
            <w:top w:val="single" w:sz="4" w:space="0" w:color="auto"/>
          </w:tcBorders>
          <w:vAlign w:val="center"/>
        </w:tcPr>
        <w:p w:rsidR="001A1CDB" w:rsidRDefault="001A1CDB">
          <w:pPr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6237" w:type="dxa"/>
          <w:vMerge/>
          <w:vAlign w:val="center"/>
        </w:tcPr>
        <w:p w:rsidR="001A1CDB" w:rsidRDefault="001A1CDB">
          <w:pPr>
            <w:jc w:val="center"/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567" w:type="dxa"/>
          <w:vMerge w:val="restart"/>
          <w:tcBorders>
            <w:bottom w:val="nil"/>
            <w:right w:val="nil"/>
          </w:tcBorders>
          <w:vAlign w:val="center"/>
        </w:tcPr>
        <w:p w:rsidR="001A1CDB" w:rsidRDefault="001A1CDB">
          <w:pPr>
            <w:jc w:val="center"/>
            <w:rPr>
              <w:rFonts w:ascii="Arial" w:hAnsi="Arial" w:cs="Arial"/>
              <w:i/>
              <w:iCs/>
              <w:sz w:val="20"/>
            </w:rPr>
          </w:pPr>
          <w:r>
            <w:rPr>
              <w:rStyle w:val="a7"/>
              <w:rFonts w:ascii="Arial" w:hAnsi="Arial" w:cs="Arial"/>
              <w:i/>
              <w:iCs/>
              <w:sz w:val="20"/>
            </w:rPr>
            <w:fldChar w:fldCharType="begin"/>
          </w:r>
          <w:r>
            <w:rPr>
              <w:rStyle w:val="a7"/>
              <w:rFonts w:ascii="Arial" w:hAnsi="Arial" w:cs="Arial"/>
              <w:i/>
              <w:iCs/>
              <w:sz w:val="20"/>
            </w:rPr>
            <w:instrText xml:space="preserve"> PAGE </w:instrText>
          </w:r>
          <w:r>
            <w:rPr>
              <w:rStyle w:val="a7"/>
              <w:rFonts w:ascii="Arial" w:hAnsi="Arial" w:cs="Arial"/>
              <w:i/>
              <w:iCs/>
              <w:sz w:val="20"/>
            </w:rPr>
            <w:fldChar w:fldCharType="separate"/>
          </w:r>
          <w:r>
            <w:rPr>
              <w:rStyle w:val="a7"/>
              <w:rFonts w:ascii="Arial" w:hAnsi="Arial" w:cs="Arial"/>
              <w:i/>
              <w:iCs/>
              <w:noProof/>
              <w:sz w:val="20"/>
            </w:rPr>
            <w:t>2</w:t>
          </w:r>
          <w:r>
            <w:rPr>
              <w:rStyle w:val="a7"/>
              <w:rFonts w:ascii="Arial" w:hAnsi="Arial" w:cs="Arial"/>
              <w:i/>
              <w:iCs/>
              <w:sz w:val="20"/>
            </w:rPr>
            <w:fldChar w:fldCharType="end"/>
          </w:r>
        </w:p>
      </w:tc>
    </w:tr>
    <w:tr w:rsidR="001A1CDB">
      <w:trPr>
        <w:cantSplit/>
        <w:trHeight w:hRule="exact" w:val="280"/>
      </w:trPr>
      <w:tc>
        <w:tcPr>
          <w:tcW w:w="567" w:type="dxa"/>
          <w:vAlign w:val="center"/>
        </w:tcPr>
        <w:p w:rsidR="001A1CDB" w:rsidRDefault="001A1CDB">
          <w:pPr>
            <w:jc w:val="center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Изм</w:t>
          </w:r>
        </w:p>
      </w:tc>
      <w:tc>
        <w:tcPr>
          <w:tcW w:w="567" w:type="dxa"/>
          <w:vAlign w:val="center"/>
        </w:tcPr>
        <w:p w:rsidR="001A1CDB" w:rsidRDefault="001A1CDB">
          <w:pPr>
            <w:jc w:val="center"/>
            <w:rPr>
              <w:rFonts w:ascii="Arial" w:hAnsi="Arial" w:cs="Arial"/>
              <w:spacing w:val="-20"/>
              <w:sz w:val="18"/>
            </w:rPr>
          </w:pPr>
          <w:r>
            <w:rPr>
              <w:rFonts w:ascii="Arial" w:hAnsi="Arial" w:cs="Arial"/>
              <w:spacing w:val="-20"/>
              <w:sz w:val="18"/>
            </w:rPr>
            <w:t>Кол.уч</w:t>
          </w:r>
        </w:p>
      </w:tc>
      <w:tc>
        <w:tcPr>
          <w:tcW w:w="567" w:type="dxa"/>
          <w:vAlign w:val="center"/>
        </w:tcPr>
        <w:p w:rsidR="001A1CDB" w:rsidRDefault="001A1CDB">
          <w:pPr>
            <w:jc w:val="center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pacing w:val="-20"/>
              <w:sz w:val="18"/>
            </w:rPr>
            <w:t>Лист</w:t>
          </w:r>
        </w:p>
      </w:tc>
      <w:tc>
        <w:tcPr>
          <w:tcW w:w="567" w:type="dxa"/>
          <w:vAlign w:val="center"/>
        </w:tcPr>
        <w:p w:rsidR="001A1CDB" w:rsidRDefault="001A1CDB">
          <w:pPr>
            <w:jc w:val="center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 xml:space="preserve">№док                                                                                                                                                                                 </w:t>
          </w:r>
        </w:p>
      </w:tc>
      <w:tc>
        <w:tcPr>
          <w:tcW w:w="851" w:type="dxa"/>
          <w:vAlign w:val="center"/>
        </w:tcPr>
        <w:p w:rsidR="001A1CDB" w:rsidRDefault="001A1CDB">
          <w:pPr>
            <w:jc w:val="center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Подпись</w:t>
          </w:r>
        </w:p>
      </w:tc>
      <w:tc>
        <w:tcPr>
          <w:tcW w:w="567" w:type="dxa"/>
          <w:vAlign w:val="center"/>
        </w:tcPr>
        <w:p w:rsidR="001A1CDB" w:rsidRDefault="001A1CDB">
          <w:pPr>
            <w:jc w:val="center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Дата</w:t>
          </w:r>
        </w:p>
      </w:tc>
      <w:tc>
        <w:tcPr>
          <w:tcW w:w="6237" w:type="dxa"/>
          <w:vMerge/>
          <w:vAlign w:val="center"/>
        </w:tcPr>
        <w:p w:rsidR="001A1CDB" w:rsidRDefault="001A1CDB">
          <w:pPr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567" w:type="dxa"/>
          <w:vMerge/>
          <w:tcBorders>
            <w:bottom w:val="nil"/>
            <w:right w:val="nil"/>
          </w:tcBorders>
          <w:vAlign w:val="center"/>
        </w:tcPr>
        <w:p w:rsidR="001A1CDB" w:rsidRDefault="001A1CDB">
          <w:pPr>
            <w:jc w:val="center"/>
            <w:rPr>
              <w:rFonts w:ascii="Arial" w:hAnsi="Arial" w:cs="Arial"/>
              <w:i/>
              <w:iCs/>
            </w:rPr>
          </w:pPr>
        </w:p>
      </w:tc>
    </w:tr>
  </w:tbl>
  <w:p w:rsidR="001A1CDB" w:rsidRDefault="001A1CDB">
    <w:pPr>
      <w:pStyle w:val="a5"/>
      <w:jc w:val="right"/>
      <w:rPr>
        <w:rFonts w:ascii="Arial Narrow" w:hAnsi="Arial Narrow"/>
        <w:i/>
        <w:iCs/>
        <w:sz w:val="16"/>
      </w:rPr>
    </w:pPr>
    <w:r>
      <w:rPr>
        <w:rFonts w:ascii="Arial Narrow" w:hAnsi="Arial Narrow"/>
        <w:i/>
        <w:iCs/>
        <w:sz w:val="16"/>
      </w:rPr>
      <w:t>Формат А4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1" w:rightFromText="181" w:vertAnchor="page" w:tblpXSpec="right" w:tblpY="9220"/>
      <w:tblOverlap w:val="never"/>
      <w:tblW w:w="10577" w:type="dxa"/>
      <w:tblBorders>
        <w:top w:val="single" w:sz="12" w:space="0" w:color="auto"/>
        <w:lef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82"/>
      <w:gridCol w:w="567"/>
      <w:gridCol w:w="567"/>
      <w:gridCol w:w="639"/>
      <w:gridCol w:w="853"/>
      <w:gridCol w:w="565"/>
      <w:gridCol w:w="3968"/>
      <w:gridCol w:w="851"/>
      <w:gridCol w:w="851"/>
      <w:gridCol w:w="1134"/>
    </w:tblGrid>
    <w:tr w:rsidR="001A1CDB" w:rsidTr="00CD42CD">
      <w:trPr>
        <w:cantSplit/>
        <w:trHeight w:hRule="exact" w:val="284"/>
      </w:trPr>
      <w:tc>
        <w:tcPr>
          <w:tcW w:w="582" w:type="dxa"/>
          <w:tcBorders>
            <w:bottom w:val="single" w:sz="6" w:space="0" w:color="auto"/>
          </w:tcBorders>
          <w:vAlign w:val="center"/>
        </w:tcPr>
        <w:p w:rsidR="001A1CDB" w:rsidRDefault="001A1CDB">
          <w:pPr>
            <w:jc w:val="center"/>
            <w:rPr>
              <w:rFonts w:ascii="Arial" w:hAnsi="Arial" w:cs="Arial"/>
              <w:i/>
              <w:iCs/>
              <w:sz w:val="20"/>
              <w:lang w:val="en-US"/>
            </w:rPr>
          </w:pPr>
        </w:p>
      </w:tc>
      <w:tc>
        <w:tcPr>
          <w:tcW w:w="567" w:type="dxa"/>
          <w:tcBorders>
            <w:bottom w:val="single" w:sz="6" w:space="0" w:color="auto"/>
          </w:tcBorders>
          <w:vAlign w:val="center"/>
        </w:tcPr>
        <w:p w:rsidR="001A1CDB" w:rsidRDefault="001A1CDB">
          <w:pPr>
            <w:jc w:val="center"/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567" w:type="dxa"/>
          <w:tcBorders>
            <w:bottom w:val="single" w:sz="6" w:space="0" w:color="auto"/>
          </w:tcBorders>
          <w:vAlign w:val="center"/>
        </w:tcPr>
        <w:p w:rsidR="001A1CDB" w:rsidRDefault="001A1CDB">
          <w:pPr>
            <w:jc w:val="center"/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639" w:type="dxa"/>
          <w:tcBorders>
            <w:bottom w:val="single" w:sz="6" w:space="0" w:color="auto"/>
          </w:tcBorders>
          <w:vAlign w:val="center"/>
        </w:tcPr>
        <w:p w:rsidR="001A1CDB" w:rsidRDefault="001A1CDB">
          <w:pPr>
            <w:jc w:val="center"/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853" w:type="dxa"/>
          <w:tcBorders>
            <w:bottom w:val="single" w:sz="6" w:space="0" w:color="auto"/>
          </w:tcBorders>
          <w:vAlign w:val="center"/>
        </w:tcPr>
        <w:p w:rsidR="001A1CDB" w:rsidRDefault="001A1CDB">
          <w:pPr>
            <w:jc w:val="center"/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565" w:type="dxa"/>
          <w:tcBorders>
            <w:bottom w:val="single" w:sz="6" w:space="0" w:color="auto"/>
          </w:tcBorders>
          <w:vAlign w:val="center"/>
        </w:tcPr>
        <w:p w:rsidR="001A1CDB" w:rsidRDefault="001A1CDB">
          <w:pPr>
            <w:jc w:val="center"/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6804" w:type="dxa"/>
          <w:gridSpan w:val="4"/>
          <w:vMerge w:val="restart"/>
          <w:tcBorders>
            <w:right w:val="single" w:sz="12" w:space="0" w:color="auto"/>
          </w:tcBorders>
          <w:vAlign w:val="center"/>
        </w:tcPr>
        <w:p w:rsidR="001A1CDB" w:rsidRPr="008B2A72" w:rsidRDefault="00564D83" w:rsidP="008B2A72">
          <w:pPr>
            <w:autoSpaceDE w:val="0"/>
            <w:autoSpaceDN w:val="0"/>
            <w:adjustRightInd w:val="0"/>
            <w:jc w:val="center"/>
            <w:rPr>
              <w:b/>
              <w:color w:val="000000"/>
            </w:rPr>
          </w:pPr>
          <w:r w:rsidRPr="00564D83">
            <w:rPr>
              <w:b/>
              <w:sz w:val="28"/>
            </w:rPr>
            <w:t>279/2-437-2015-ПОДД.1</w:t>
          </w:r>
          <w:r w:rsidR="004A49B4">
            <w:rPr>
              <w:b/>
              <w:sz w:val="28"/>
            </w:rPr>
            <w:t>ВД.</w:t>
          </w:r>
          <w:r w:rsidR="00F57B5B">
            <w:rPr>
              <w:b/>
              <w:sz w:val="28"/>
            </w:rPr>
            <w:t>4</w:t>
          </w:r>
        </w:p>
      </w:tc>
    </w:tr>
    <w:tr w:rsidR="001A1CDB" w:rsidTr="00CD42CD">
      <w:trPr>
        <w:cantSplit/>
        <w:trHeight w:hRule="exact" w:val="284"/>
      </w:trPr>
      <w:tc>
        <w:tcPr>
          <w:tcW w:w="582" w:type="dxa"/>
          <w:tcBorders>
            <w:top w:val="single" w:sz="6" w:space="0" w:color="auto"/>
            <w:bottom w:val="single" w:sz="6" w:space="0" w:color="auto"/>
          </w:tcBorders>
          <w:vAlign w:val="center"/>
        </w:tcPr>
        <w:p w:rsidR="001A1CDB" w:rsidRDefault="001A1CDB">
          <w:pPr>
            <w:jc w:val="center"/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567" w:type="dxa"/>
          <w:tcBorders>
            <w:top w:val="single" w:sz="6" w:space="0" w:color="auto"/>
            <w:bottom w:val="single" w:sz="6" w:space="0" w:color="auto"/>
          </w:tcBorders>
          <w:vAlign w:val="center"/>
        </w:tcPr>
        <w:p w:rsidR="001A1CDB" w:rsidRDefault="001A1CDB">
          <w:pPr>
            <w:jc w:val="center"/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567" w:type="dxa"/>
          <w:tcBorders>
            <w:top w:val="single" w:sz="6" w:space="0" w:color="auto"/>
            <w:bottom w:val="single" w:sz="6" w:space="0" w:color="auto"/>
          </w:tcBorders>
          <w:vAlign w:val="center"/>
        </w:tcPr>
        <w:p w:rsidR="001A1CDB" w:rsidRDefault="001A1CDB">
          <w:pPr>
            <w:jc w:val="center"/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639" w:type="dxa"/>
          <w:tcBorders>
            <w:top w:val="single" w:sz="6" w:space="0" w:color="auto"/>
            <w:bottom w:val="single" w:sz="6" w:space="0" w:color="auto"/>
          </w:tcBorders>
          <w:vAlign w:val="center"/>
        </w:tcPr>
        <w:p w:rsidR="001A1CDB" w:rsidRDefault="001A1CDB">
          <w:pPr>
            <w:jc w:val="center"/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853" w:type="dxa"/>
          <w:tcBorders>
            <w:top w:val="single" w:sz="6" w:space="0" w:color="auto"/>
            <w:bottom w:val="single" w:sz="6" w:space="0" w:color="auto"/>
          </w:tcBorders>
          <w:vAlign w:val="center"/>
        </w:tcPr>
        <w:p w:rsidR="001A1CDB" w:rsidRDefault="001A1CDB">
          <w:pPr>
            <w:jc w:val="center"/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565" w:type="dxa"/>
          <w:tcBorders>
            <w:top w:val="single" w:sz="6" w:space="0" w:color="auto"/>
            <w:bottom w:val="single" w:sz="6" w:space="0" w:color="auto"/>
          </w:tcBorders>
          <w:vAlign w:val="center"/>
        </w:tcPr>
        <w:p w:rsidR="001A1CDB" w:rsidRDefault="001A1CDB">
          <w:pPr>
            <w:jc w:val="center"/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6804" w:type="dxa"/>
          <w:gridSpan w:val="4"/>
          <w:vMerge/>
          <w:tcBorders>
            <w:right w:val="single" w:sz="12" w:space="0" w:color="auto"/>
          </w:tcBorders>
          <w:vAlign w:val="center"/>
        </w:tcPr>
        <w:p w:rsidR="001A1CDB" w:rsidRDefault="001A1CDB">
          <w:pPr>
            <w:rPr>
              <w:rFonts w:ascii="Arial" w:hAnsi="Arial" w:cs="Arial"/>
              <w:i/>
              <w:iCs/>
              <w:sz w:val="20"/>
            </w:rPr>
          </w:pPr>
        </w:p>
      </w:tc>
    </w:tr>
    <w:tr w:rsidR="001A1CDB" w:rsidTr="00CD42CD">
      <w:trPr>
        <w:cantSplit/>
        <w:trHeight w:hRule="exact" w:val="284"/>
      </w:trPr>
      <w:tc>
        <w:tcPr>
          <w:tcW w:w="582" w:type="dxa"/>
          <w:tcBorders>
            <w:top w:val="single" w:sz="6" w:space="0" w:color="auto"/>
            <w:bottom w:val="single" w:sz="6" w:space="0" w:color="auto"/>
          </w:tcBorders>
          <w:vAlign w:val="center"/>
        </w:tcPr>
        <w:p w:rsidR="001A1CDB" w:rsidRDefault="001A1CDB">
          <w:pPr>
            <w:jc w:val="center"/>
            <w:rPr>
              <w:rFonts w:ascii="Arial" w:hAnsi="Arial" w:cs="Arial"/>
              <w:sz w:val="18"/>
            </w:rPr>
          </w:pPr>
        </w:p>
      </w:tc>
      <w:tc>
        <w:tcPr>
          <w:tcW w:w="567" w:type="dxa"/>
          <w:tcBorders>
            <w:top w:val="single" w:sz="6" w:space="0" w:color="auto"/>
            <w:bottom w:val="single" w:sz="6" w:space="0" w:color="auto"/>
          </w:tcBorders>
          <w:vAlign w:val="center"/>
        </w:tcPr>
        <w:p w:rsidR="001A1CDB" w:rsidRDefault="001A1CDB">
          <w:pPr>
            <w:jc w:val="center"/>
            <w:rPr>
              <w:rFonts w:ascii="Arial" w:hAnsi="Arial" w:cs="Arial"/>
              <w:spacing w:val="-20"/>
              <w:sz w:val="18"/>
            </w:rPr>
          </w:pPr>
        </w:p>
      </w:tc>
      <w:tc>
        <w:tcPr>
          <w:tcW w:w="567" w:type="dxa"/>
          <w:tcBorders>
            <w:top w:val="single" w:sz="6" w:space="0" w:color="auto"/>
            <w:bottom w:val="single" w:sz="6" w:space="0" w:color="auto"/>
          </w:tcBorders>
          <w:vAlign w:val="center"/>
        </w:tcPr>
        <w:p w:rsidR="001A1CDB" w:rsidRDefault="001A1CDB">
          <w:pPr>
            <w:jc w:val="center"/>
            <w:rPr>
              <w:rFonts w:ascii="Arial" w:hAnsi="Arial" w:cs="Arial"/>
              <w:spacing w:val="-20"/>
              <w:sz w:val="18"/>
            </w:rPr>
          </w:pPr>
        </w:p>
      </w:tc>
      <w:tc>
        <w:tcPr>
          <w:tcW w:w="639" w:type="dxa"/>
          <w:tcBorders>
            <w:top w:val="single" w:sz="6" w:space="0" w:color="auto"/>
            <w:bottom w:val="single" w:sz="6" w:space="0" w:color="auto"/>
          </w:tcBorders>
          <w:vAlign w:val="center"/>
        </w:tcPr>
        <w:p w:rsidR="001A1CDB" w:rsidRDefault="001A1CDB">
          <w:pPr>
            <w:jc w:val="center"/>
            <w:rPr>
              <w:rFonts w:ascii="Arial" w:hAnsi="Arial" w:cs="Arial"/>
              <w:spacing w:val="-20"/>
              <w:sz w:val="18"/>
            </w:rPr>
          </w:pPr>
        </w:p>
      </w:tc>
      <w:tc>
        <w:tcPr>
          <w:tcW w:w="853" w:type="dxa"/>
          <w:tcBorders>
            <w:top w:val="single" w:sz="6" w:space="0" w:color="auto"/>
            <w:bottom w:val="single" w:sz="6" w:space="0" w:color="auto"/>
          </w:tcBorders>
          <w:vAlign w:val="center"/>
        </w:tcPr>
        <w:p w:rsidR="001A1CDB" w:rsidRDefault="001A1CDB">
          <w:pPr>
            <w:jc w:val="center"/>
            <w:rPr>
              <w:rFonts w:ascii="Arial" w:hAnsi="Arial" w:cs="Arial"/>
              <w:sz w:val="18"/>
            </w:rPr>
          </w:pPr>
        </w:p>
      </w:tc>
      <w:tc>
        <w:tcPr>
          <w:tcW w:w="565" w:type="dxa"/>
          <w:tcBorders>
            <w:top w:val="single" w:sz="6" w:space="0" w:color="auto"/>
            <w:bottom w:val="single" w:sz="6" w:space="0" w:color="auto"/>
          </w:tcBorders>
          <w:vAlign w:val="center"/>
        </w:tcPr>
        <w:p w:rsidR="001A1CDB" w:rsidRDefault="001A1CDB">
          <w:pPr>
            <w:jc w:val="center"/>
            <w:rPr>
              <w:rFonts w:ascii="Arial" w:hAnsi="Arial" w:cs="Arial"/>
              <w:sz w:val="18"/>
            </w:rPr>
          </w:pPr>
        </w:p>
      </w:tc>
      <w:tc>
        <w:tcPr>
          <w:tcW w:w="6804" w:type="dxa"/>
          <w:gridSpan w:val="4"/>
          <w:vMerge/>
          <w:tcBorders>
            <w:right w:val="single" w:sz="12" w:space="0" w:color="auto"/>
          </w:tcBorders>
          <w:vAlign w:val="center"/>
        </w:tcPr>
        <w:p w:rsidR="001A1CDB" w:rsidRDefault="001A1CDB">
          <w:pPr>
            <w:rPr>
              <w:rFonts w:ascii="Arial" w:hAnsi="Arial" w:cs="Arial"/>
              <w:i/>
              <w:iCs/>
              <w:sz w:val="20"/>
            </w:rPr>
          </w:pPr>
        </w:p>
      </w:tc>
    </w:tr>
    <w:tr w:rsidR="001A1CDB" w:rsidTr="00CD42CD">
      <w:trPr>
        <w:cantSplit/>
        <w:trHeight w:hRule="exact" w:val="284"/>
      </w:trPr>
      <w:tc>
        <w:tcPr>
          <w:tcW w:w="582" w:type="dxa"/>
          <w:tcBorders>
            <w:top w:val="single" w:sz="6" w:space="0" w:color="auto"/>
          </w:tcBorders>
          <w:vAlign w:val="center"/>
        </w:tcPr>
        <w:p w:rsidR="001A1CDB" w:rsidRDefault="001A1CDB" w:rsidP="00690193">
          <w:pPr>
            <w:jc w:val="center"/>
            <w:rPr>
              <w:rFonts w:ascii="Arial" w:hAnsi="Arial" w:cs="Arial"/>
              <w:sz w:val="18"/>
            </w:rPr>
          </w:pPr>
        </w:p>
      </w:tc>
      <w:tc>
        <w:tcPr>
          <w:tcW w:w="567" w:type="dxa"/>
          <w:tcBorders>
            <w:top w:val="single" w:sz="6" w:space="0" w:color="auto"/>
          </w:tcBorders>
          <w:vAlign w:val="center"/>
        </w:tcPr>
        <w:p w:rsidR="001A1CDB" w:rsidRDefault="001A1CDB" w:rsidP="00690193">
          <w:pPr>
            <w:jc w:val="center"/>
            <w:rPr>
              <w:rFonts w:ascii="Arial" w:hAnsi="Arial" w:cs="Arial"/>
              <w:spacing w:val="-20"/>
              <w:sz w:val="18"/>
            </w:rPr>
          </w:pPr>
        </w:p>
      </w:tc>
      <w:tc>
        <w:tcPr>
          <w:tcW w:w="567" w:type="dxa"/>
          <w:tcBorders>
            <w:top w:val="single" w:sz="6" w:space="0" w:color="auto"/>
          </w:tcBorders>
          <w:vAlign w:val="center"/>
        </w:tcPr>
        <w:p w:rsidR="001A1CDB" w:rsidRDefault="001A1CDB" w:rsidP="00690193">
          <w:pPr>
            <w:jc w:val="center"/>
            <w:rPr>
              <w:rFonts w:ascii="Arial" w:hAnsi="Arial" w:cs="Arial"/>
              <w:spacing w:val="-20"/>
              <w:sz w:val="18"/>
            </w:rPr>
          </w:pPr>
        </w:p>
      </w:tc>
      <w:tc>
        <w:tcPr>
          <w:tcW w:w="639" w:type="dxa"/>
          <w:tcBorders>
            <w:top w:val="single" w:sz="6" w:space="0" w:color="auto"/>
          </w:tcBorders>
          <w:vAlign w:val="center"/>
        </w:tcPr>
        <w:p w:rsidR="001A1CDB" w:rsidRDefault="001A1CDB" w:rsidP="00690193">
          <w:pPr>
            <w:jc w:val="center"/>
            <w:rPr>
              <w:rFonts w:ascii="Arial" w:hAnsi="Arial" w:cs="Arial"/>
              <w:spacing w:val="-20"/>
              <w:sz w:val="18"/>
            </w:rPr>
          </w:pPr>
        </w:p>
      </w:tc>
      <w:tc>
        <w:tcPr>
          <w:tcW w:w="853" w:type="dxa"/>
          <w:tcBorders>
            <w:top w:val="single" w:sz="6" w:space="0" w:color="auto"/>
          </w:tcBorders>
          <w:vAlign w:val="center"/>
        </w:tcPr>
        <w:p w:rsidR="001A1CDB" w:rsidRDefault="001A1CDB" w:rsidP="00690193">
          <w:pPr>
            <w:jc w:val="center"/>
            <w:rPr>
              <w:rFonts w:ascii="Arial" w:hAnsi="Arial" w:cs="Arial"/>
              <w:sz w:val="18"/>
            </w:rPr>
          </w:pPr>
        </w:p>
      </w:tc>
      <w:tc>
        <w:tcPr>
          <w:tcW w:w="565" w:type="dxa"/>
          <w:tcBorders>
            <w:top w:val="single" w:sz="6" w:space="0" w:color="auto"/>
          </w:tcBorders>
          <w:vAlign w:val="center"/>
        </w:tcPr>
        <w:p w:rsidR="001A1CDB" w:rsidRDefault="001A1CDB" w:rsidP="00690193">
          <w:pPr>
            <w:jc w:val="center"/>
            <w:rPr>
              <w:rFonts w:ascii="Arial" w:hAnsi="Arial" w:cs="Arial"/>
              <w:sz w:val="18"/>
            </w:rPr>
          </w:pPr>
        </w:p>
      </w:tc>
      <w:tc>
        <w:tcPr>
          <w:tcW w:w="3968" w:type="dxa"/>
          <w:vMerge w:val="restart"/>
          <w:vAlign w:val="center"/>
        </w:tcPr>
        <w:p w:rsidR="001A1CDB" w:rsidRPr="00925399" w:rsidRDefault="001A1CDB" w:rsidP="00C71535">
          <w:pPr>
            <w:keepNext/>
            <w:widowControl w:val="0"/>
            <w:shd w:val="clear" w:color="auto" w:fill="FFFFFF"/>
            <w:autoSpaceDE w:val="0"/>
            <w:autoSpaceDN w:val="0"/>
            <w:adjustRightInd w:val="0"/>
            <w:spacing w:before="120" w:after="120"/>
            <w:jc w:val="center"/>
            <w:outlineLvl w:val="0"/>
            <w:rPr>
              <w:bCs/>
              <w:color w:val="000000"/>
              <w:szCs w:val="28"/>
            </w:rPr>
          </w:pPr>
          <w:r w:rsidRPr="00A84EE7">
            <w:rPr>
              <w:color w:val="000000"/>
              <w:szCs w:val="28"/>
            </w:rPr>
            <w:t>Ведомость размещения пешеходных ограждений</w:t>
          </w:r>
        </w:p>
      </w:tc>
      <w:tc>
        <w:tcPr>
          <w:tcW w:w="851" w:type="dxa"/>
          <w:vAlign w:val="center"/>
        </w:tcPr>
        <w:p w:rsidR="001A1CDB" w:rsidRPr="00A33FFB" w:rsidRDefault="001A1CDB" w:rsidP="00690193">
          <w:pPr>
            <w:jc w:val="center"/>
            <w:rPr>
              <w:rFonts w:ascii="Arial" w:hAnsi="Arial" w:cs="Arial"/>
              <w:sz w:val="18"/>
              <w:szCs w:val="18"/>
            </w:rPr>
          </w:pPr>
          <w:r w:rsidRPr="00A33FFB">
            <w:rPr>
              <w:rFonts w:ascii="Arial" w:hAnsi="Arial" w:cs="Arial"/>
              <w:sz w:val="18"/>
              <w:szCs w:val="18"/>
            </w:rPr>
            <w:t>Стадия</w:t>
          </w:r>
        </w:p>
      </w:tc>
      <w:tc>
        <w:tcPr>
          <w:tcW w:w="851" w:type="dxa"/>
          <w:vAlign w:val="center"/>
        </w:tcPr>
        <w:p w:rsidR="001A1CDB" w:rsidRPr="00A33FFB" w:rsidRDefault="001A1CDB" w:rsidP="00690193">
          <w:pPr>
            <w:jc w:val="center"/>
            <w:rPr>
              <w:rFonts w:ascii="Arial" w:hAnsi="Arial" w:cs="Arial"/>
              <w:sz w:val="18"/>
              <w:szCs w:val="18"/>
            </w:rPr>
          </w:pPr>
          <w:r w:rsidRPr="00A33FFB">
            <w:rPr>
              <w:rFonts w:ascii="Arial" w:hAnsi="Arial" w:cs="Arial"/>
              <w:sz w:val="18"/>
              <w:szCs w:val="18"/>
            </w:rPr>
            <w:t>Лист</w:t>
          </w:r>
        </w:p>
      </w:tc>
      <w:tc>
        <w:tcPr>
          <w:tcW w:w="1134" w:type="dxa"/>
          <w:tcBorders>
            <w:right w:val="single" w:sz="12" w:space="0" w:color="auto"/>
          </w:tcBorders>
          <w:vAlign w:val="center"/>
        </w:tcPr>
        <w:p w:rsidR="001A1CDB" w:rsidRPr="00A33FFB" w:rsidRDefault="001A1CDB" w:rsidP="00690193">
          <w:pPr>
            <w:jc w:val="center"/>
            <w:rPr>
              <w:rFonts w:ascii="Arial" w:hAnsi="Arial" w:cs="Arial"/>
              <w:sz w:val="18"/>
              <w:szCs w:val="18"/>
            </w:rPr>
          </w:pPr>
          <w:r w:rsidRPr="00A33FFB">
            <w:rPr>
              <w:rFonts w:ascii="Arial" w:hAnsi="Arial" w:cs="Arial"/>
              <w:sz w:val="18"/>
              <w:szCs w:val="18"/>
            </w:rPr>
            <w:t>Листов</w:t>
          </w:r>
        </w:p>
      </w:tc>
    </w:tr>
    <w:tr w:rsidR="001A1CDB" w:rsidTr="00D448B8">
      <w:trPr>
        <w:cantSplit/>
        <w:trHeight w:hRule="exact" w:val="284"/>
      </w:trPr>
      <w:tc>
        <w:tcPr>
          <w:tcW w:w="582" w:type="dxa"/>
          <w:tcBorders>
            <w:bottom w:val="single" w:sz="4" w:space="0" w:color="auto"/>
          </w:tcBorders>
          <w:vAlign w:val="center"/>
        </w:tcPr>
        <w:p w:rsidR="001A1CDB" w:rsidRDefault="001A1CDB" w:rsidP="00EF5796">
          <w:pPr>
            <w:jc w:val="center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Изм</w:t>
          </w:r>
        </w:p>
      </w:tc>
      <w:tc>
        <w:tcPr>
          <w:tcW w:w="567" w:type="dxa"/>
          <w:tcBorders>
            <w:bottom w:val="single" w:sz="4" w:space="0" w:color="auto"/>
          </w:tcBorders>
          <w:vAlign w:val="center"/>
        </w:tcPr>
        <w:p w:rsidR="001A1CDB" w:rsidRDefault="001A1CDB" w:rsidP="00EF5796">
          <w:pPr>
            <w:jc w:val="center"/>
            <w:rPr>
              <w:rFonts w:ascii="Arial" w:hAnsi="Arial" w:cs="Arial"/>
              <w:spacing w:val="-20"/>
              <w:sz w:val="18"/>
            </w:rPr>
          </w:pPr>
          <w:r>
            <w:rPr>
              <w:rFonts w:ascii="Arial" w:hAnsi="Arial" w:cs="Arial"/>
              <w:spacing w:val="-20"/>
              <w:sz w:val="18"/>
            </w:rPr>
            <w:t>Кол.уч</w:t>
          </w:r>
        </w:p>
      </w:tc>
      <w:tc>
        <w:tcPr>
          <w:tcW w:w="567" w:type="dxa"/>
          <w:tcBorders>
            <w:bottom w:val="single" w:sz="4" w:space="0" w:color="auto"/>
          </w:tcBorders>
          <w:vAlign w:val="center"/>
        </w:tcPr>
        <w:p w:rsidR="001A1CDB" w:rsidRDefault="001A1CDB" w:rsidP="00EF5796">
          <w:pPr>
            <w:jc w:val="center"/>
            <w:rPr>
              <w:rFonts w:ascii="Arial" w:hAnsi="Arial" w:cs="Arial"/>
              <w:spacing w:val="-20"/>
              <w:sz w:val="18"/>
            </w:rPr>
          </w:pPr>
          <w:r>
            <w:rPr>
              <w:rFonts w:ascii="Arial" w:hAnsi="Arial" w:cs="Arial"/>
              <w:spacing w:val="-20"/>
              <w:sz w:val="18"/>
            </w:rPr>
            <w:t>Лист</w:t>
          </w:r>
        </w:p>
      </w:tc>
      <w:tc>
        <w:tcPr>
          <w:tcW w:w="639" w:type="dxa"/>
          <w:tcBorders>
            <w:bottom w:val="single" w:sz="4" w:space="0" w:color="auto"/>
          </w:tcBorders>
          <w:vAlign w:val="center"/>
        </w:tcPr>
        <w:p w:rsidR="001A1CDB" w:rsidRDefault="001A1CDB" w:rsidP="00EF5796">
          <w:pPr>
            <w:jc w:val="center"/>
            <w:rPr>
              <w:rFonts w:ascii="Arial" w:hAnsi="Arial" w:cs="Arial"/>
              <w:spacing w:val="-20"/>
              <w:sz w:val="18"/>
            </w:rPr>
          </w:pPr>
          <w:r>
            <w:rPr>
              <w:rFonts w:ascii="Arial" w:hAnsi="Arial" w:cs="Arial"/>
              <w:spacing w:val="-20"/>
              <w:sz w:val="18"/>
            </w:rPr>
            <w:t>№ док</w:t>
          </w:r>
        </w:p>
      </w:tc>
      <w:tc>
        <w:tcPr>
          <w:tcW w:w="853" w:type="dxa"/>
          <w:tcBorders>
            <w:bottom w:val="single" w:sz="4" w:space="0" w:color="auto"/>
          </w:tcBorders>
          <w:vAlign w:val="center"/>
        </w:tcPr>
        <w:p w:rsidR="001A1CDB" w:rsidRDefault="001A1CDB" w:rsidP="00EF5796">
          <w:pPr>
            <w:jc w:val="center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Подпись</w:t>
          </w:r>
        </w:p>
      </w:tc>
      <w:tc>
        <w:tcPr>
          <w:tcW w:w="565" w:type="dxa"/>
          <w:tcBorders>
            <w:bottom w:val="single" w:sz="4" w:space="0" w:color="auto"/>
          </w:tcBorders>
          <w:vAlign w:val="center"/>
        </w:tcPr>
        <w:p w:rsidR="001A1CDB" w:rsidRDefault="001A1CDB" w:rsidP="00EF5796">
          <w:pPr>
            <w:jc w:val="center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Дата</w:t>
          </w:r>
        </w:p>
      </w:tc>
      <w:tc>
        <w:tcPr>
          <w:tcW w:w="3968" w:type="dxa"/>
          <w:vMerge/>
          <w:vAlign w:val="center"/>
        </w:tcPr>
        <w:p w:rsidR="001A1CDB" w:rsidRDefault="001A1CDB" w:rsidP="00CD42CD">
          <w:pPr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851" w:type="dxa"/>
          <w:vAlign w:val="center"/>
        </w:tcPr>
        <w:p w:rsidR="001A1CDB" w:rsidRPr="00A33FFB" w:rsidRDefault="001A1CDB" w:rsidP="00CD42CD">
          <w:pPr>
            <w:pStyle w:val="1"/>
            <w:framePr w:hSpace="0" w:wrap="auto" w:vAnchor="margin" w:xAlign="left" w:yAlign="inline"/>
            <w:suppressOverlap w:val="0"/>
            <w:rPr>
              <w:b w:val="0"/>
              <w:bCs w:val="0"/>
              <w:color w:val="000000"/>
              <w:szCs w:val="20"/>
            </w:rPr>
          </w:pPr>
          <w:r>
            <w:rPr>
              <w:b w:val="0"/>
              <w:bCs w:val="0"/>
              <w:color w:val="000000"/>
              <w:szCs w:val="20"/>
            </w:rPr>
            <w:t>Р</w:t>
          </w:r>
        </w:p>
      </w:tc>
      <w:tc>
        <w:tcPr>
          <w:tcW w:w="851" w:type="dxa"/>
          <w:vAlign w:val="center"/>
        </w:tcPr>
        <w:p w:rsidR="001A1CDB" w:rsidRPr="00EF5796" w:rsidRDefault="001A1CDB" w:rsidP="00CD42CD">
          <w:pPr>
            <w:jc w:val="center"/>
            <w:rPr>
              <w:rFonts w:ascii="Arial" w:hAnsi="Arial" w:cs="Arial"/>
              <w:sz w:val="20"/>
              <w:szCs w:val="20"/>
              <w:lang w:val="en-US"/>
            </w:rPr>
          </w:pPr>
          <w:r>
            <w:rPr>
              <w:rFonts w:ascii="Arial" w:hAnsi="Arial" w:cs="Arial"/>
              <w:sz w:val="20"/>
              <w:szCs w:val="20"/>
              <w:lang w:val="en-US"/>
            </w:rPr>
            <w:t>1</w:t>
          </w:r>
        </w:p>
      </w:tc>
      <w:tc>
        <w:tcPr>
          <w:tcW w:w="1134" w:type="dxa"/>
          <w:tcBorders>
            <w:right w:val="single" w:sz="12" w:space="0" w:color="auto"/>
          </w:tcBorders>
          <w:vAlign w:val="center"/>
        </w:tcPr>
        <w:p w:rsidR="001A1CDB" w:rsidRPr="00A33FFB" w:rsidRDefault="001A1CDB" w:rsidP="00CD42CD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A33FFB">
            <w:rPr>
              <w:rStyle w:val="a7"/>
              <w:rFonts w:ascii="Arial" w:hAnsi="Arial" w:cs="Arial"/>
              <w:sz w:val="20"/>
              <w:szCs w:val="20"/>
            </w:rPr>
            <w:fldChar w:fldCharType="begin"/>
          </w:r>
          <w:r w:rsidRPr="00A33FFB">
            <w:rPr>
              <w:rStyle w:val="a7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A33FFB">
            <w:rPr>
              <w:rStyle w:val="a7"/>
              <w:rFonts w:ascii="Arial" w:hAnsi="Arial" w:cs="Arial"/>
              <w:sz w:val="20"/>
              <w:szCs w:val="20"/>
            </w:rPr>
            <w:fldChar w:fldCharType="separate"/>
          </w:r>
          <w:r w:rsidR="00D413CB">
            <w:rPr>
              <w:rStyle w:val="a7"/>
              <w:rFonts w:ascii="Arial" w:hAnsi="Arial" w:cs="Arial"/>
              <w:noProof/>
              <w:sz w:val="20"/>
              <w:szCs w:val="20"/>
            </w:rPr>
            <w:t>1</w:t>
          </w:r>
          <w:r w:rsidRPr="00A33FFB">
            <w:rPr>
              <w:rStyle w:val="a7"/>
              <w:rFonts w:ascii="Arial" w:hAnsi="Arial" w:cs="Arial"/>
              <w:sz w:val="20"/>
              <w:szCs w:val="20"/>
            </w:rPr>
            <w:fldChar w:fldCharType="end"/>
          </w:r>
        </w:p>
      </w:tc>
    </w:tr>
    <w:tr w:rsidR="001A1CDB" w:rsidTr="00EF5796">
      <w:trPr>
        <w:cantSplit/>
        <w:trHeight w:hRule="exact" w:val="284"/>
      </w:trPr>
      <w:tc>
        <w:tcPr>
          <w:tcW w:w="1149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1A1CDB" w:rsidRPr="00EF5796" w:rsidRDefault="001A1CDB" w:rsidP="00EF5796">
          <w:pPr>
            <w:rPr>
              <w:sz w:val="20"/>
              <w:szCs w:val="20"/>
            </w:rPr>
          </w:pPr>
        </w:p>
      </w:tc>
      <w:tc>
        <w:tcPr>
          <w:tcW w:w="1206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1A1CDB" w:rsidRPr="00355E89" w:rsidRDefault="001A1CDB" w:rsidP="00EF5796">
          <w:pPr>
            <w:pStyle w:val="a3"/>
            <w:tabs>
              <w:tab w:val="left" w:pos="900"/>
            </w:tabs>
            <w:rPr>
              <w:iCs/>
            </w:rPr>
          </w:pPr>
        </w:p>
      </w:tc>
      <w:tc>
        <w:tcPr>
          <w:tcW w:w="853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1A1CDB" w:rsidRPr="00F337D3" w:rsidRDefault="001A1CDB" w:rsidP="00EF5796">
          <w:pPr>
            <w:jc w:val="center"/>
            <w:rPr>
              <w:rFonts w:cs="Arial"/>
              <w:i/>
              <w:iCs/>
            </w:rPr>
          </w:pPr>
        </w:p>
      </w:tc>
      <w:tc>
        <w:tcPr>
          <w:tcW w:w="565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1A1CDB" w:rsidRPr="00EF5796" w:rsidRDefault="00CF2A82" w:rsidP="00CB5359">
          <w:pPr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06</w:t>
          </w:r>
          <w:r w:rsidR="001A1CDB" w:rsidRPr="00EF5796">
            <w:rPr>
              <w:sz w:val="20"/>
              <w:szCs w:val="20"/>
            </w:rPr>
            <w:t>.</w:t>
          </w:r>
          <w:r w:rsidR="00CB5359">
            <w:rPr>
              <w:sz w:val="20"/>
              <w:szCs w:val="20"/>
            </w:rPr>
            <w:t>15</w:t>
          </w:r>
        </w:p>
      </w:tc>
      <w:tc>
        <w:tcPr>
          <w:tcW w:w="3968" w:type="dxa"/>
          <w:vMerge/>
          <w:vAlign w:val="center"/>
        </w:tcPr>
        <w:p w:rsidR="001A1CDB" w:rsidRDefault="001A1CDB" w:rsidP="00CD42CD">
          <w:pPr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2836" w:type="dxa"/>
          <w:gridSpan w:val="3"/>
          <w:vMerge w:val="restart"/>
          <w:tcBorders>
            <w:right w:val="single" w:sz="12" w:space="0" w:color="auto"/>
          </w:tcBorders>
          <w:vAlign w:val="center"/>
        </w:tcPr>
        <w:p w:rsidR="001A1CDB" w:rsidRPr="00A33FFB" w:rsidRDefault="001A1CDB" w:rsidP="00CD42CD">
          <w:pPr>
            <w:pStyle w:val="1"/>
            <w:framePr w:hSpace="0" w:wrap="auto" w:vAnchor="margin" w:xAlign="left" w:yAlign="inline"/>
            <w:suppressOverlap w:val="0"/>
            <w:rPr>
              <w:szCs w:val="20"/>
            </w:rPr>
          </w:pPr>
          <w:r w:rsidRPr="00A33FFB">
            <w:rPr>
              <w:szCs w:val="20"/>
            </w:rPr>
            <w:t>ООО</w:t>
          </w:r>
        </w:p>
        <w:p w:rsidR="001A1CDB" w:rsidRPr="00A33FFB" w:rsidRDefault="001A1CDB" w:rsidP="00CD42CD">
          <w:pPr>
            <w:pStyle w:val="1"/>
            <w:framePr w:hSpace="0" w:wrap="auto" w:vAnchor="margin" w:xAlign="left" w:yAlign="inline"/>
            <w:suppressOverlap w:val="0"/>
            <w:rPr>
              <w:szCs w:val="20"/>
            </w:rPr>
          </w:pPr>
          <w:r w:rsidRPr="00A33FFB">
            <w:rPr>
              <w:szCs w:val="20"/>
            </w:rPr>
            <w:t xml:space="preserve"> «СибирьДорПроект»</w:t>
          </w:r>
        </w:p>
      </w:tc>
    </w:tr>
    <w:tr w:rsidR="001A1CDB" w:rsidTr="00EF5796">
      <w:trPr>
        <w:cantSplit/>
        <w:trHeight w:hRule="exact" w:val="284"/>
      </w:trPr>
      <w:tc>
        <w:tcPr>
          <w:tcW w:w="1149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1A1CDB" w:rsidRPr="00EF5796" w:rsidRDefault="001A1CDB" w:rsidP="00EF5796">
          <w:pPr>
            <w:rPr>
              <w:sz w:val="20"/>
              <w:szCs w:val="20"/>
            </w:rPr>
          </w:pPr>
        </w:p>
      </w:tc>
      <w:tc>
        <w:tcPr>
          <w:tcW w:w="1206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1A1CDB" w:rsidRPr="00EF5796" w:rsidRDefault="001A1CDB" w:rsidP="00EF5796">
          <w:pPr>
            <w:rPr>
              <w:iCs/>
            </w:rPr>
          </w:pPr>
        </w:p>
      </w:tc>
      <w:tc>
        <w:tcPr>
          <w:tcW w:w="853" w:type="dxa"/>
          <w:tcBorders>
            <w:top w:val="single" w:sz="4" w:space="0" w:color="auto"/>
            <w:bottom w:val="single" w:sz="4" w:space="0" w:color="auto"/>
          </w:tcBorders>
        </w:tcPr>
        <w:p w:rsidR="001A1CDB" w:rsidRDefault="001A1CDB" w:rsidP="00EF5796"/>
      </w:tc>
      <w:tc>
        <w:tcPr>
          <w:tcW w:w="565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1A1CDB" w:rsidRPr="00A33FFB" w:rsidRDefault="001A1CDB" w:rsidP="00EF5796">
          <w:pPr>
            <w:jc w:val="center"/>
            <w:rPr>
              <w:rFonts w:cs="Arial"/>
            </w:rPr>
          </w:pPr>
          <w:r>
            <w:rPr>
              <w:rFonts w:cs="Arial"/>
            </w:rPr>
            <w:t>-«-</w:t>
          </w:r>
        </w:p>
      </w:tc>
      <w:tc>
        <w:tcPr>
          <w:tcW w:w="3968" w:type="dxa"/>
          <w:vMerge/>
          <w:vAlign w:val="center"/>
        </w:tcPr>
        <w:p w:rsidR="001A1CDB" w:rsidRDefault="001A1CDB" w:rsidP="00CD42CD">
          <w:pPr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2836" w:type="dxa"/>
          <w:gridSpan w:val="3"/>
          <w:vMerge/>
          <w:tcBorders>
            <w:right w:val="single" w:sz="12" w:space="0" w:color="auto"/>
          </w:tcBorders>
          <w:vAlign w:val="center"/>
        </w:tcPr>
        <w:p w:rsidR="001A1CDB" w:rsidRDefault="001A1CDB" w:rsidP="00CD42CD">
          <w:pPr>
            <w:rPr>
              <w:rFonts w:ascii="Arial" w:hAnsi="Arial" w:cs="Arial"/>
              <w:i/>
              <w:iCs/>
              <w:sz w:val="20"/>
            </w:rPr>
          </w:pPr>
        </w:p>
      </w:tc>
    </w:tr>
    <w:tr w:rsidR="001A1CDB" w:rsidTr="00EF5796">
      <w:trPr>
        <w:cantSplit/>
        <w:trHeight w:hRule="exact" w:val="284"/>
      </w:trPr>
      <w:tc>
        <w:tcPr>
          <w:tcW w:w="1149" w:type="dxa"/>
          <w:gridSpan w:val="2"/>
          <w:tcBorders>
            <w:top w:val="single" w:sz="4" w:space="0" w:color="auto"/>
          </w:tcBorders>
          <w:vAlign w:val="center"/>
        </w:tcPr>
        <w:p w:rsidR="001A1CDB" w:rsidRPr="00EF5796" w:rsidRDefault="001A1CDB" w:rsidP="00EF5796">
          <w:pPr>
            <w:rPr>
              <w:sz w:val="20"/>
              <w:szCs w:val="20"/>
            </w:rPr>
          </w:pPr>
        </w:p>
      </w:tc>
      <w:tc>
        <w:tcPr>
          <w:tcW w:w="1206" w:type="dxa"/>
          <w:gridSpan w:val="2"/>
          <w:tcBorders>
            <w:top w:val="single" w:sz="4" w:space="0" w:color="auto"/>
          </w:tcBorders>
          <w:vAlign w:val="center"/>
        </w:tcPr>
        <w:p w:rsidR="001A1CDB" w:rsidRPr="00355E89" w:rsidRDefault="001A1CDB" w:rsidP="00EF5796">
          <w:pPr>
            <w:pStyle w:val="a3"/>
            <w:tabs>
              <w:tab w:val="left" w:pos="900"/>
            </w:tabs>
          </w:pPr>
        </w:p>
      </w:tc>
      <w:tc>
        <w:tcPr>
          <w:tcW w:w="853" w:type="dxa"/>
          <w:tcBorders>
            <w:top w:val="single" w:sz="4" w:space="0" w:color="auto"/>
          </w:tcBorders>
        </w:tcPr>
        <w:p w:rsidR="001A1CDB" w:rsidRDefault="001A1CDB" w:rsidP="00EF5796"/>
      </w:tc>
      <w:tc>
        <w:tcPr>
          <w:tcW w:w="565" w:type="dxa"/>
          <w:tcBorders>
            <w:top w:val="single" w:sz="4" w:space="0" w:color="auto"/>
          </w:tcBorders>
          <w:vAlign w:val="center"/>
        </w:tcPr>
        <w:p w:rsidR="001A1CDB" w:rsidRPr="00A33FFB" w:rsidRDefault="001A1CDB" w:rsidP="00EF5796">
          <w:pPr>
            <w:jc w:val="center"/>
            <w:rPr>
              <w:rFonts w:cs="Arial"/>
            </w:rPr>
          </w:pPr>
          <w:r>
            <w:rPr>
              <w:rFonts w:cs="Arial"/>
            </w:rPr>
            <w:t>-«-</w:t>
          </w:r>
        </w:p>
      </w:tc>
      <w:tc>
        <w:tcPr>
          <w:tcW w:w="3968" w:type="dxa"/>
          <w:vMerge/>
          <w:vAlign w:val="center"/>
        </w:tcPr>
        <w:p w:rsidR="001A1CDB" w:rsidRDefault="001A1CDB" w:rsidP="00CD42CD">
          <w:pPr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2836" w:type="dxa"/>
          <w:gridSpan w:val="3"/>
          <w:vMerge/>
          <w:tcBorders>
            <w:right w:val="single" w:sz="12" w:space="0" w:color="auto"/>
          </w:tcBorders>
          <w:vAlign w:val="center"/>
        </w:tcPr>
        <w:p w:rsidR="001A1CDB" w:rsidRDefault="001A1CDB" w:rsidP="00CD42CD">
          <w:pPr>
            <w:rPr>
              <w:rFonts w:ascii="Arial" w:hAnsi="Arial" w:cs="Arial"/>
              <w:i/>
              <w:iCs/>
              <w:sz w:val="20"/>
            </w:rPr>
          </w:pPr>
        </w:p>
      </w:tc>
    </w:tr>
  </w:tbl>
  <w:p w:rsidR="001A1CDB" w:rsidRDefault="001A1CDB">
    <w:pPr>
      <w:pStyle w:val="a5"/>
      <w:tabs>
        <w:tab w:val="clear" w:pos="4677"/>
        <w:tab w:val="clear" w:pos="9355"/>
      </w:tabs>
      <w:jc w:val="right"/>
      <w:rPr>
        <w:rFonts w:ascii="Arial Narrow" w:hAnsi="Arial Narrow"/>
        <w:i/>
        <w:iCs/>
        <w:sz w:val="16"/>
      </w:rPr>
    </w:pPr>
    <w:r>
      <w:rPr>
        <w:rFonts w:ascii="Arial Narrow" w:hAnsi="Arial Narrow"/>
        <w:i/>
        <w:iCs/>
        <w:sz w:val="16"/>
      </w:rPr>
      <w:t>Формат А4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1CDB" w:rsidRDefault="001A1CDB">
      <w:r>
        <w:separator/>
      </w:r>
    </w:p>
  </w:footnote>
  <w:footnote w:type="continuationSeparator" w:id="0">
    <w:p w:rsidR="001A1CDB" w:rsidRDefault="001A1C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1" w:rightFromText="181" w:vertAnchor="page" w:horzAnchor="page" w:tblpX="409" w:tblpY="426"/>
      <w:tblOverlap w:val="never"/>
      <w:tblW w:w="0" w:type="auto"/>
      <w:tblBorders>
        <w:top w:val="single" w:sz="12" w:space="0" w:color="auto"/>
        <w:left w:val="single" w:sz="12" w:space="0" w:color="auto"/>
        <w:right w:val="single" w:sz="12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1985"/>
      <w:gridCol w:w="1418"/>
    </w:tblGrid>
    <w:tr w:rsidR="001A1CDB">
      <w:trPr>
        <w:trHeight w:hRule="exact" w:val="284"/>
      </w:trPr>
      <w:tc>
        <w:tcPr>
          <w:tcW w:w="1418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1A1CDB" w:rsidRDefault="001A1CDB">
          <w:pPr>
            <w:jc w:val="center"/>
            <w:rPr>
              <w:sz w:val="18"/>
            </w:rPr>
          </w:pPr>
          <w:r>
            <w:rPr>
              <w:rFonts w:ascii="Arial" w:hAnsi="Arial" w:cs="Arial"/>
              <w:i/>
              <w:iCs/>
              <w:sz w:val="18"/>
            </w:rPr>
            <w:t>Инв. № подл.</w:t>
          </w:r>
        </w:p>
      </w:tc>
      <w:tc>
        <w:tcPr>
          <w:tcW w:w="198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1A1CDB" w:rsidRDefault="001A1CDB">
          <w:pPr>
            <w:jc w:val="center"/>
            <w:rPr>
              <w:sz w:val="18"/>
            </w:rPr>
          </w:pPr>
          <w:r>
            <w:rPr>
              <w:rFonts w:ascii="Arial" w:hAnsi="Arial" w:cs="Arial"/>
              <w:i/>
              <w:iCs/>
              <w:sz w:val="18"/>
            </w:rPr>
            <w:t>Подпись и дата</w:t>
          </w:r>
        </w:p>
      </w:tc>
      <w:tc>
        <w:tcPr>
          <w:tcW w:w="1418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1A1CDB" w:rsidRDefault="001A1CDB">
          <w:pPr>
            <w:jc w:val="center"/>
            <w:rPr>
              <w:sz w:val="18"/>
            </w:rPr>
          </w:pPr>
          <w:r>
            <w:rPr>
              <w:rFonts w:ascii="Arial" w:hAnsi="Arial" w:cs="Arial"/>
              <w:i/>
              <w:iCs/>
              <w:sz w:val="18"/>
            </w:rPr>
            <w:t>Взам. инв.№</w:t>
          </w:r>
        </w:p>
      </w:tc>
    </w:tr>
    <w:tr w:rsidR="001A1CDB">
      <w:trPr>
        <w:trHeight w:hRule="exact" w:val="397"/>
      </w:trPr>
      <w:tc>
        <w:tcPr>
          <w:tcW w:w="1418" w:type="dxa"/>
          <w:tcBorders>
            <w:top w:val="single" w:sz="12" w:space="0" w:color="auto"/>
            <w:bottom w:val="nil"/>
            <w:right w:val="single" w:sz="12" w:space="0" w:color="auto"/>
          </w:tcBorders>
          <w:vAlign w:val="center"/>
        </w:tcPr>
        <w:p w:rsidR="001A1CDB" w:rsidRDefault="001A1CDB">
          <w:pPr>
            <w:jc w:val="center"/>
          </w:pPr>
        </w:p>
      </w:tc>
      <w:tc>
        <w:tcPr>
          <w:tcW w:w="1985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1A1CDB" w:rsidRDefault="001A1CDB">
          <w:pPr>
            <w:jc w:val="center"/>
          </w:pPr>
        </w:p>
      </w:tc>
      <w:tc>
        <w:tcPr>
          <w:tcW w:w="1418" w:type="dxa"/>
          <w:tcBorders>
            <w:top w:val="single" w:sz="12" w:space="0" w:color="auto"/>
            <w:left w:val="single" w:sz="12" w:space="0" w:color="auto"/>
            <w:bottom w:val="nil"/>
          </w:tcBorders>
          <w:vAlign w:val="center"/>
        </w:tcPr>
        <w:p w:rsidR="001A1CDB" w:rsidRDefault="001A1CDB">
          <w:pPr>
            <w:jc w:val="center"/>
          </w:pPr>
        </w:p>
      </w:tc>
    </w:tr>
  </w:tbl>
  <w:p w:rsidR="001A1CDB" w:rsidRDefault="001A1CD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1" w:rightFromText="181" w:vertAnchor="page" w:horzAnchor="page" w:tblpX="409" w:tblpY="426"/>
      <w:tblOverlap w:val="never"/>
      <w:tblW w:w="0" w:type="auto"/>
      <w:tblBorders>
        <w:top w:val="single" w:sz="12" w:space="0" w:color="auto"/>
        <w:left w:val="single" w:sz="12" w:space="0" w:color="auto"/>
        <w:right w:val="single" w:sz="12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1985"/>
      <w:gridCol w:w="1418"/>
    </w:tblGrid>
    <w:tr w:rsidR="001A1CDB">
      <w:trPr>
        <w:trHeight w:hRule="exact" w:val="284"/>
      </w:trPr>
      <w:tc>
        <w:tcPr>
          <w:tcW w:w="1418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1A1CDB" w:rsidRDefault="001A1CDB">
          <w:pPr>
            <w:jc w:val="center"/>
            <w:rPr>
              <w:sz w:val="18"/>
            </w:rPr>
          </w:pPr>
          <w:r>
            <w:rPr>
              <w:rFonts w:ascii="Arial" w:hAnsi="Arial" w:cs="Arial"/>
              <w:i/>
              <w:iCs/>
              <w:sz w:val="18"/>
            </w:rPr>
            <w:t>Инв. № подл.</w:t>
          </w:r>
        </w:p>
      </w:tc>
      <w:tc>
        <w:tcPr>
          <w:tcW w:w="198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1A1CDB" w:rsidRDefault="001A1CDB">
          <w:pPr>
            <w:jc w:val="center"/>
            <w:rPr>
              <w:sz w:val="18"/>
            </w:rPr>
          </w:pPr>
          <w:r>
            <w:rPr>
              <w:rFonts w:ascii="Arial" w:hAnsi="Arial" w:cs="Arial"/>
              <w:i/>
              <w:iCs/>
              <w:sz w:val="18"/>
            </w:rPr>
            <w:t>Подпись и дата</w:t>
          </w:r>
        </w:p>
      </w:tc>
      <w:tc>
        <w:tcPr>
          <w:tcW w:w="1418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1A1CDB" w:rsidRDefault="001A1CDB">
          <w:pPr>
            <w:jc w:val="center"/>
            <w:rPr>
              <w:sz w:val="18"/>
            </w:rPr>
          </w:pPr>
          <w:r>
            <w:rPr>
              <w:rFonts w:ascii="Arial" w:hAnsi="Arial" w:cs="Arial"/>
              <w:i/>
              <w:iCs/>
              <w:sz w:val="18"/>
            </w:rPr>
            <w:t>Взам. инв.№</w:t>
          </w:r>
        </w:p>
      </w:tc>
    </w:tr>
    <w:tr w:rsidR="001A1CDB">
      <w:trPr>
        <w:trHeight w:hRule="exact" w:val="397"/>
      </w:trPr>
      <w:tc>
        <w:tcPr>
          <w:tcW w:w="1418" w:type="dxa"/>
          <w:tcBorders>
            <w:top w:val="single" w:sz="12" w:space="0" w:color="auto"/>
            <w:bottom w:val="nil"/>
            <w:right w:val="single" w:sz="12" w:space="0" w:color="auto"/>
          </w:tcBorders>
          <w:vAlign w:val="center"/>
        </w:tcPr>
        <w:p w:rsidR="001A1CDB" w:rsidRDefault="001A1CDB" w:rsidP="00090742">
          <w:pPr>
            <w:jc w:val="center"/>
          </w:pPr>
        </w:p>
      </w:tc>
      <w:tc>
        <w:tcPr>
          <w:tcW w:w="1985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1A1CDB" w:rsidRDefault="001A1CDB">
          <w:pPr>
            <w:jc w:val="center"/>
          </w:pPr>
        </w:p>
      </w:tc>
      <w:tc>
        <w:tcPr>
          <w:tcW w:w="1418" w:type="dxa"/>
          <w:tcBorders>
            <w:top w:val="single" w:sz="12" w:space="0" w:color="auto"/>
            <w:left w:val="single" w:sz="12" w:space="0" w:color="auto"/>
            <w:bottom w:val="nil"/>
          </w:tcBorders>
          <w:vAlign w:val="center"/>
        </w:tcPr>
        <w:p w:rsidR="001A1CDB" w:rsidRDefault="001A1CDB">
          <w:pPr>
            <w:jc w:val="center"/>
          </w:pPr>
        </w:p>
      </w:tc>
    </w:tr>
  </w:tbl>
  <w:p w:rsidR="001A1CDB" w:rsidRDefault="001A1CD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D94538"/>
    <w:multiLevelType w:val="hybridMultilevel"/>
    <w:tmpl w:val="7D6638DA"/>
    <w:lvl w:ilvl="0" w:tplc="9B50B7EC">
      <w:start w:val="12"/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hint="default"/>
        <w:b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">
    <w:nsid w:val="61EA09DE"/>
    <w:multiLevelType w:val="hybridMultilevel"/>
    <w:tmpl w:val="00C847D2"/>
    <w:lvl w:ilvl="0" w:tplc="0C822446">
      <w:start w:val="12"/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">
    <w:nsid w:val="6735163C"/>
    <w:multiLevelType w:val="hybridMultilevel"/>
    <w:tmpl w:val="80FCB7A6"/>
    <w:lvl w:ilvl="0" w:tplc="0504DB1C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gutterAtTop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8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F323D"/>
    <w:rsid w:val="00003300"/>
    <w:rsid w:val="00006A5C"/>
    <w:rsid w:val="0001059F"/>
    <w:rsid w:val="0001214D"/>
    <w:rsid w:val="00013F9B"/>
    <w:rsid w:val="00014EC3"/>
    <w:rsid w:val="00023224"/>
    <w:rsid w:val="000266AE"/>
    <w:rsid w:val="00030820"/>
    <w:rsid w:val="00037208"/>
    <w:rsid w:val="000445EA"/>
    <w:rsid w:val="00056DC3"/>
    <w:rsid w:val="00057D34"/>
    <w:rsid w:val="00075EB1"/>
    <w:rsid w:val="00076E29"/>
    <w:rsid w:val="00083BBD"/>
    <w:rsid w:val="00090640"/>
    <w:rsid w:val="00090742"/>
    <w:rsid w:val="000A46FE"/>
    <w:rsid w:val="000A600B"/>
    <w:rsid w:val="000A6E88"/>
    <w:rsid w:val="000D325C"/>
    <w:rsid w:val="000D44E1"/>
    <w:rsid w:val="000E0B5D"/>
    <w:rsid w:val="000E7F0A"/>
    <w:rsid w:val="000F33BB"/>
    <w:rsid w:val="00111562"/>
    <w:rsid w:val="00111F99"/>
    <w:rsid w:val="0012115F"/>
    <w:rsid w:val="001237FB"/>
    <w:rsid w:val="00125CE1"/>
    <w:rsid w:val="00130C27"/>
    <w:rsid w:val="0013477A"/>
    <w:rsid w:val="00140BB9"/>
    <w:rsid w:val="00143F5C"/>
    <w:rsid w:val="00146C97"/>
    <w:rsid w:val="00160804"/>
    <w:rsid w:val="00171606"/>
    <w:rsid w:val="00173EE7"/>
    <w:rsid w:val="00182C06"/>
    <w:rsid w:val="001938DF"/>
    <w:rsid w:val="001A1CDB"/>
    <w:rsid w:val="001A57B6"/>
    <w:rsid w:val="001B029A"/>
    <w:rsid w:val="001B5A83"/>
    <w:rsid w:val="001C2D71"/>
    <w:rsid w:val="001C6958"/>
    <w:rsid w:val="001D2A8E"/>
    <w:rsid w:val="002100B0"/>
    <w:rsid w:val="00210DC5"/>
    <w:rsid w:val="00211237"/>
    <w:rsid w:val="002120DE"/>
    <w:rsid w:val="00224FB1"/>
    <w:rsid w:val="00230414"/>
    <w:rsid w:val="00231AD5"/>
    <w:rsid w:val="00231DDA"/>
    <w:rsid w:val="00233A07"/>
    <w:rsid w:val="00241438"/>
    <w:rsid w:val="00244662"/>
    <w:rsid w:val="00261CC5"/>
    <w:rsid w:val="002633F8"/>
    <w:rsid w:val="002664F3"/>
    <w:rsid w:val="002730BC"/>
    <w:rsid w:val="002751C8"/>
    <w:rsid w:val="002834A9"/>
    <w:rsid w:val="00290611"/>
    <w:rsid w:val="00295F8F"/>
    <w:rsid w:val="002A0522"/>
    <w:rsid w:val="002A54D1"/>
    <w:rsid w:val="002A7DC0"/>
    <w:rsid w:val="002B7A77"/>
    <w:rsid w:val="002C0A62"/>
    <w:rsid w:val="002C2823"/>
    <w:rsid w:val="002C7B71"/>
    <w:rsid w:val="002D0E40"/>
    <w:rsid w:val="002D26C2"/>
    <w:rsid w:val="002E5BF2"/>
    <w:rsid w:val="002F2A62"/>
    <w:rsid w:val="003048D1"/>
    <w:rsid w:val="00305E5E"/>
    <w:rsid w:val="0031186D"/>
    <w:rsid w:val="003408C3"/>
    <w:rsid w:val="00345C17"/>
    <w:rsid w:val="00346A87"/>
    <w:rsid w:val="00351033"/>
    <w:rsid w:val="00355669"/>
    <w:rsid w:val="00355D62"/>
    <w:rsid w:val="00355E89"/>
    <w:rsid w:val="00355F9F"/>
    <w:rsid w:val="0036059B"/>
    <w:rsid w:val="00364470"/>
    <w:rsid w:val="003712FC"/>
    <w:rsid w:val="00371619"/>
    <w:rsid w:val="003723F3"/>
    <w:rsid w:val="003750D2"/>
    <w:rsid w:val="003751E3"/>
    <w:rsid w:val="00377B81"/>
    <w:rsid w:val="0038215F"/>
    <w:rsid w:val="00382ABF"/>
    <w:rsid w:val="0038758B"/>
    <w:rsid w:val="0039044C"/>
    <w:rsid w:val="0039045B"/>
    <w:rsid w:val="00394189"/>
    <w:rsid w:val="0039481B"/>
    <w:rsid w:val="00395938"/>
    <w:rsid w:val="0039701F"/>
    <w:rsid w:val="003B7875"/>
    <w:rsid w:val="003C307D"/>
    <w:rsid w:val="003C522C"/>
    <w:rsid w:val="003C5234"/>
    <w:rsid w:val="003C7B75"/>
    <w:rsid w:val="003D24CC"/>
    <w:rsid w:val="003D5E75"/>
    <w:rsid w:val="003E3AF2"/>
    <w:rsid w:val="003F2517"/>
    <w:rsid w:val="004106AE"/>
    <w:rsid w:val="00411104"/>
    <w:rsid w:val="00427DA3"/>
    <w:rsid w:val="00436C8B"/>
    <w:rsid w:val="0044018E"/>
    <w:rsid w:val="00443DA8"/>
    <w:rsid w:val="0045019E"/>
    <w:rsid w:val="00456E10"/>
    <w:rsid w:val="004866BE"/>
    <w:rsid w:val="00486EF8"/>
    <w:rsid w:val="00491E94"/>
    <w:rsid w:val="00492E6C"/>
    <w:rsid w:val="004964CF"/>
    <w:rsid w:val="004A19D8"/>
    <w:rsid w:val="004A49B4"/>
    <w:rsid w:val="004B245F"/>
    <w:rsid w:val="004B6659"/>
    <w:rsid w:val="004C2BC1"/>
    <w:rsid w:val="004D1E11"/>
    <w:rsid w:val="004D2063"/>
    <w:rsid w:val="004D4256"/>
    <w:rsid w:val="004E6619"/>
    <w:rsid w:val="004E7CBF"/>
    <w:rsid w:val="004F02FC"/>
    <w:rsid w:val="004F525B"/>
    <w:rsid w:val="0050057C"/>
    <w:rsid w:val="00510D2D"/>
    <w:rsid w:val="00512315"/>
    <w:rsid w:val="00512DE9"/>
    <w:rsid w:val="00513E59"/>
    <w:rsid w:val="00520BDB"/>
    <w:rsid w:val="00521C4E"/>
    <w:rsid w:val="00523A93"/>
    <w:rsid w:val="00524968"/>
    <w:rsid w:val="00533055"/>
    <w:rsid w:val="00545E05"/>
    <w:rsid w:val="005550C7"/>
    <w:rsid w:val="00556CA3"/>
    <w:rsid w:val="00557B0F"/>
    <w:rsid w:val="00563D41"/>
    <w:rsid w:val="00564D83"/>
    <w:rsid w:val="005653FA"/>
    <w:rsid w:val="00587FC6"/>
    <w:rsid w:val="005A5CD3"/>
    <w:rsid w:val="005C3154"/>
    <w:rsid w:val="005C4DBA"/>
    <w:rsid w:val="005D4BE2"/>
    <w:rsid w:val="005E0FB7"/>
    <w:rsid w:val="005E1772"/>
    <w:rsid w:val="005F1CA5"/>
    <w:rsid w:val="0060041B"/>
    <w:rsid w:val="006029D8"/>
    <w:rsid w:val="006033B3"/>
    <w:rsid w:val="00604E5B"/>
    <w:rsid w:val="00605741"/>
    <w:rsid w:val="00606242"/>
    <w:rsid w:val="00607C6A"/>
    <w:rsid w:val="00612C40"/>
    <w:rsid w:val="006265ED"/>
    <w:rsid w:val="00636BCD"/>
    <w:rsid w:val="00653A8F"/>
    <w:rsid w:val="0065663F"/>
    <w:rsid w:val="006606EB"/>
    <w:rsid w:val="0066334F"/>
    <w:rsid w:val="0066565F"/>
    <w:rsid w:val="00667E2E"/>
    <w:rsid w:val="0067449A"/>
    <w:rsid w:val="006752F0"/>
    <w:rsid w:val="00680168"/>
    <w:rsid w:val="00690193"/>
    <w:rsid w:val="006956F2"/>
    <w:rsid w:val="006B0A6A"/>
    <w:rsid w:val="006B641A"/>
    <w:rsid w:val="006C20B4"/>
    <w:rsid w:val="006C217A"/>
    <w:rsid w:val="006C6832"/>
    <w:rsid w:val="007026D4"/>
    <w:rsid w:val="00702820"/>
    <w:rsid w:val="00707C31"/>
    <w:rsid w:val="007109D2"/>
    <w:rsid w:val="007229F9"/>
    <w:rsid w:val="00734452"/>
    <w:rsid w:val="0073463B"/>
    <w:rsid w:val="00740DF0"/>
    <w:rsid w:val="00752714"/>
    <w:rsid w:val="00762498"/>
    <w:rsid w:val="00762CEC"/>
    <w:rsid w:val="00763275"/>
    <w:rsid w:val="007654CC"/>
    <w:rsid w:val="007700DA"/>
    <w:rsid w:val="007730BE"/>
    <w:rsid w:val="00773726"/>
    <w:rsid w:val="0077394D"/>
    <w:rsid w:val="007759B9"/>
    <w:rsid w:val="00776BE3"/>
    <w:rsid w:val="007915CA"/>
    <w:rsid w:val="0079421C"/>
    <w:rsid w:val="00795AE7"/>
    <w:rsid w:val="00797619"/>
    <w:rsid w:val="007A11B7"/>
    <w:rsid w:val="007A28D0"/>
    <w:rsid w:val="007A3709"/>
    <w:rsid w:val="007A7805"/>
    <w:rsid w:val="007B0826"/>
    <w:rsid w:val="007C5F85"/>
    <w:rsid w:val="007D1DB5"/>
    <w:rsid w:val="007D56F9"/>
    <w:rsid w:val="007D71EC"/>
    <w:rsid w:val="007E3F4A"/>
    <w:rsid w:val="007E4FA3"/>
    <w:rsid w:val="00810A4D"/>
    <w:rsid w:val="00815ACA"/>
    <w:rsid w:val="00816C6F"/>
    <w:rsid w:val="00820D60"/>
    <w:rsid w:val="008213C4"/>
    <w:rsid w:val="008216F6"/>
    <w:rsid w:val="008230B4"/>
    <w:rsid w:val="00824D64"/>
    <w:rsid w:val="008300E8"/>
    <w:rsid w:val="00832437"/>
    <w:rsid w:val="00834A87"/>
    <w:rsid w:val="00843FA4"/>
    <w:rsid w:val="008441B9"/>
    <w:rsid w:val="00853991"/>
    <w:rsid w:val="00855083"/>
    <w:rsid w:val="008552A6"/>
    <w:rsid w:val="008637D4"/>
    <w:rsid w:val="00874880"/>
    <w:rsid w:val="00875F33"/>
    <w:rsid w:val="00876E69"/>
    <w:rsid w:val="00886678"/>
    <w:rsid w:val="008869AC"/>
    <w:rsid w:val="0088766A"/>
    <w:rsid w:val="0089780A"/>
    <w:rsid w:val="008A3CDC"/>
    <w:rsid w:val="008B1B2E"/>
    <w:rsid w:val="008B2A72"/>
    <w:rsid w:val="008B5E90"/>
    <w:rsid w:val="008B74C0"/>
    <w:rsid w:val="008C1A1C"/>
    <w:rsid w:val="008C2A99"/>
    <w:rsid w:val="008C2C6D"/>
    <w:rsid w:val="008D0971"/>
    <w:rsid w:val="008D09C3"/>
    <w:rsid w:val="008D0CBE"/>
    <w:rsid w:val="008D7877"/>
    <w:rsid w:val="008F14E4"/>
    <w:rsid w:val="008F19E3"/>
    <w:rsid w:val="008F3500"/>
    <w:rsid w:val="008F5D4D"/>
    <w:rsid w:val="00902A83"/>
    <w:rsid w:val="00905EC7"/>
    <w:rsid w:val="00912A0D"/>
    <w:rsid w:val="00914346"/>
    <w:rsid w:val="00914477"/>
    <w:rsid w:val="00920960"/>
    <w:rsid w:val="00925399"/>
    <w:rsid w:val="009270F6"/>
    <w:rsid w:val="00927C2D"/>
    <w:rsid w:val="0094413D"/>
    <w:rsid w:val="00944C8E"/>
    <w:rsid w:val="00945130"/>
    <w:rsid w:val="00950067"/>
    <w:rsid w:val="009607DE"/>
    <w:rsid w:val="00970AA0"/>
    <w:rsid w:val="00971C87"/>
    <w:rsid w:val="00974E9F"/>
    <w:rsid w:val="0098014F"/>
    <w:rsid w:val="00984A63"/>
    <w:rsid w:val="00994215"/>
    <w:rsid w:val="009A24AD"/>
    <w:rsid w:val="009A5F8A"/>
    <w:rsid w:val="009B0089"/>
    <w:rsid w:val="009B17D9"/>
    <w:rsid w:val="009C4C18"/>
    <w:rsid w:val="009D189F"/>
    <w:rsid w:val="009D49CD"/>
    <w:rsid w:val="009E3ED1"/>
    <w:rsid w:val="009E56E5"/>
    <w:rsid w:val="009F3868"/>
    <w:rsid w:val="009F3C5D"/>
    <w:rsid w:val="009F3ED0"/>
    <w:rsid w:val="009F71DF"/>
    <w:rsid w:val="00A04F62"/>
    <w:rsid w:val="00A055B5"/>
    <w:rsid w:val="00A113E4"/>
    <w:rsid w:val="00A11FC4"/>
    <w:rsid w:val="00A17BCD"/>
    <w:rsid w:val="00A22999"/>
    <w:rsid w:val="00A2557F"/>
    <w:rsid w:val="00A258F6"/>
    <w:rsid w:val="00A31774"/>
    <w:rsid w:val="00A321E2"/>
    <w:rsid w:val="00A33FFB"/>
    <w:rsid w:val="00A34416"/>
    <w:rsid w:val="00A345B3"/>
    <w:rsid w:val="00A34700"/>
    <w:rsid w:val="00A376E6"/>
    <w:rsid w:val="00A37CB5"/>
    <w:rsid w:val="00A406EF"/>
    <w:rsid w:val="00A545C4"/>
    <w:rsid w:val="00A634C2"/>
    <w:rsid w:val="00A804D4"/>
    <w:rsid w:val="00A805A6"/>
    <w:rsid w:val="00A82F0C"/>
    <w:rsid w:val="00A84EE7"/>
    <w:rsid w:val="00A87992"/>
    <w:rsid w:val="00A92B0B"/>
    <w:rsid w:val="00AB1042"/>
    <w:rsid w:val="00AB42A5"/>
    <w:rsid w:val="00AC27BE"/>
    <w:rsid w:val="00AC562E"/>
    <w:rsid w:val="00AC599E"/>
    <w:rsid w:val="00AC5E73"/>
    <w:rsid w:val="00AC7CB1"/>
    <w:rsid w:val="00AD33FB"/>
    <w:rsid w:val="00AE03CE"/>
    <w:rsid w:val="00AE15B8"/>
    <w:rsid w:val="00AE7AA5"/>
    <w:rsid w:val="00AF6868"/>
    <w:rsid w:val="00B123CC"/>
    <w:rsid w:val="00B138AB"/>
    <w:rsid w:val="00B1484C"/>
    <w:rsid w:val="00B1693B"/>
    <w:rsid w:val="00B231B5"/>
    <w:rsid w:val="00B55848"/>
    <w:rsid w:val="00B609A1"/>
    <w:rsid w:val="00B6448F"/>
    <w:rsid w:val="00B64C7D"/>
    <w:rsid w:val="00B6699A"/>
    <w:rsid w:val="00B757A1"/>
    <w:rsid w:val="00B75904"/>
    <w:rsid w:val="00B80E2B"/>
    <w:rsid w:val="00B82445"/>
    <w:rsid w:val="00B838A0"/>
    <w:rsid w:val="00B864C3"/>
    <w:rsid w:val="00B96F36"/>
    <w:rsid w:val="00BA36A8"/>
    <w:rsid w:val="00BA4B63"/>
    <w:rsid w:val="00BA7228"/>
    <w:rsid w:val="00BB1793"/>
    <w:rsid w:val="00BB7A05"/>
    <w:rsid w:val="00BC2F8B"/>
    <w:rsid w:val="00BC33DA"/>
    <w:rsid w:val="00BC3E42"/>
    <w:rsid w:val="00BD505F"/>
    <w:rsid w:val="00BE013C"/>
    <w:rsid w:val="00BE2BA2"/>
    <w:rsid w:val="00BE47BB"/>
    <w:rsid w:val="00BF236B"/>
    <w:rsid w:val="00BF698B"/>
    <w:rsid w:val="00C00B64"/>
    <w:rsid w:val="00C01999"/>
    <w:rsid w:val="00C07B54"/>
    <w:rsid w:val="00C07E4B"/>
    <w:rsid w:val="00C244BF"/>
    <w:rsid w:val="00C342A9"/>
    <w:rsid w:val="00C47871"/>
    <w:rsid w:val="00C52A8D"/>
    <w:rsid w:val="00C575C8"/>
    <w:rsid w:val="00C71535"/>
    <w:rsid w:val="00CB5359"/>
    <w:rsid w:val="00CC2632"/>
    <w:rsid w:val="00CC6500"/>
    <w:rsid w:val="00CD42CD"/>
    <w:rsid w:val="00CD5BC5"/>
    <w:rsid w:val="00CD60E4"/>
    <w:rsid w:val="00CE237E"/>
    <w:rsid w:val="00CE31F3"/>
    <w:rsid w:val="00CE521A"/>
    <w:rsid w:val="00CF2A82"/>
    <w:rsid w:val="00D06C8E"/>
    <w:rsid w:val="00D10D74"/>
    <w:rsid w:val="00D13AB5"/>
    <w:rsid w:val="00D1503E"/>
    <w:rsid w:val="00D2267C"/>
    <w:rsid w:val="00D239FD"/>
    <w:rsid w:val="00D35FCD"/>
    <w:rsid w:val="00D3713F"/>
    <w:rsid w:val="00D413CB"/>
    <w:rsid w:val="00D448B8"/>
    <w:rsid w:val="00D4531F"/>
    <w:rsid w:val="00D454B6"/>
    <w:rsid w:val="00D4552F"/>
    <w:rsid w:val="00D52339"/>
    <w:rsid w:val="00D5357B"/>
    <w:rsid w:val="00D541EC"/>
    <w:rsid w:val="00D54692"/>
    <w:rsid w:val="00D61B8E"/>
    <w:rsid w:val="00D61FD4"/>
    <w:rsid w:val="00D6346A"/>
    <w:rsid w:val="00D63732"/>
    <w:rsid w:val="00D63F36"/>
    <w:rsid w:val="00D6606B"/>
    <w:rsid w:val="00D66794"/>
    <w:rsid w:val="00D668C9"/>
    <w:rsid w:val="00D67B13"/>
    <w:rsid w:val="00D73F8D"/>
    <w:rsid w:val="00D81D0F"/>
    <w:rsid w:val="00D83648"/>
    <w:rsid w:val="00D87798"/>
    <w:rsid w:val="00DB1612"/>
    <w:rsid w:val="00DB21D5"/>
    <w:rsid w:val="00DC6D31"/>
    <w:rsid w:val="00DE45C3"/>
    <w:rsid w:val="00DF046D"/>
    <w:rsid w:val="00DF2DD2"/>
    <w:rsid w:val="00E17412"/>
    <w:rsid w:val="00E208CC"/>
    <w:rsid w:val="00E234C0"/>
    <w:rsid w:val="00E30846"/>
    <w:rsid w:val="00E43D1C"/>
    <w:rsid w:val="00E450C9"/>
    <w:rsid w:val="00E45D15"/>
    <w:rsid w:val="00E56C9B"/>
    <w:rsid w:val="00E5733E"/>
    <w:rsid w:val="00E773F5"/>
    <w:rsid w:val="00E80C59"/>
    <w:rsid w:val="00E813D6"/>
    <w:rsid w:val="00E85882"/>
    <w:rsid w:val="00EB21EF"/>
    <w:rsid w:val="00EB39C3"/>
    <w:rsid w:val="00EC300E"/>
    <w:rsid w:val="00EC433D"/>
    <w:rsid w:val="00EC56C4"/>
    <w:rsid w:val="00EE42DF"/>
    <w:rsid w:val="00EE6C95"/>
    <w:rsid w:val="00EF323D"/>
    <w:rsid w:val="00EF5796"/>
    <w:rsid w:val="00EF7B54"/>
    <w:rsid w:val="00F0028D"/>
    <w:rsid w:val="00F044F5"/>
    <w:rsid w:val="00F131EB"/>
    <w:rsid w:val="00F15A5B"/>
    <w:rsid w:val="00F20749"/>
    <w:rsid w:val="00F20FBE"/>
    <w:rsid w:val="00F2235E"/>
    <w:rsid w:val="00F22FD1"/>
    <w:rsid w:val="00F242BD"/>
    <w:rsid w:val="00F337D3"/>
    <w:rsid w:val="00F33B64"/>
    <w:rsid w:val="00F41A87"/>
    <w:rsid w:val="00F44CE2"/>
    <w:rsid w:val="00F47F1C"/>
    <w:rsid w:val="00F51040"/>
    <w:rsid w:val="00F5741E"/>
    <w:rsid w:val="00F57B5B"/>
    <w:rsid w:val="00F629D1"/>
    <w:rsid w:val="00F70FCE"/>
    <w:rsid w:val="00F82CF5"/>
    <w:rsid w:val="00F8476E"/>
    <w:rsid w:val="00F91789"/>
    <w:rsid w:val="00F944F8"/>
    <w:rsid w:val="00FA1549"/>
    <w:rsid w:val="00FA268A"/>
    <w:rsid w:val="00FB5AB2"/>
    <w:rsid w:val="00FB5C09"/>
    <w:rsid w:val="00FC0805"/>
    <w:rsid w:val="00FC49C0"/>
    <w:rsid w:val="00FC7296"/>
    <w:rsid w:val="00FD25EC"/>
    <w:rsid w:val="00FD2D9D"/>
    <w:rsid w:val="00FE37A3"/>
    <w:rsid w:val="00FE72FA"/>
    <w:rsid w:val="00FF11D9"/>
    <w:rsid w:val="00FF4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Hyperlink" w:locked="1" w:semiHidden="0" w:uiPriority="0" w:unhideWhenUsed="0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089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F5D4D"/>
    <w:pPr>
      <w:keepNext/>
      <w:framePr w:hSpace="180" w:wrap="around" w:vAnchor="text" w:hAnchor="text" w:xAlign="right" w:y="1"/>
      <w:suppressOverlap/>
      <w:jc w:val="center"/>
      <w:outlineLvl w:val="0"/>
    </w:pPr>
    <w:rPr>
      <w:rFonts w:ascii="Arial" w:hAnsi="Arial" w:cs="Arial"/>
      <w:b/>
      <w:bCs/>
      <w:sz w:val="20"/>
    </w:rPr>
  </w:style>
  <w:style w:type="paragraph" w:styleId="2">
    <w:name w:val="heading 2"/>
    <w:basedOn w:val="a"/>
    <w:next w:val="a"/>
    <w:link w:val="20"/>
    <w:uiPriority w:val="99"/>
    <w:qFormat/>
    <w:rsid w:val="008F5D4D"/>
    <w:pPr>
      <w:keepNext/>
      <w:ind w:left="57" w:right="57"/>
      <w:jc w:val="center"/>
      <w:outlineLvl w:val="1"/>
    </w:pPr>
    <w:rPr>
      <w:rFonts w:ascii="Arial" w:hAnsi="Arial" w:cs="Arial"/>
      <w:b/>
      <w:bCs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8F5D4D"/>
    <w:pPr>
      <w:keepNext/>
      <w:jc w:val="center"/>
      <w:outlineLvl w:val="2"/>
    </w:pPr>
    <w:rPr>
      <w:rFonts w:ascii="Arial" w:hAnsi="Arial" w:cs="Arial"/>
      <w:b/>
      <w:bCs/>
      <w:sz w:val="20"/>
    </w:rPr>
  </w:style>
  <w:style w:type="paragraph" w:styleId="4">
    <w:name w:val="heading 4"/>
    <w:basedOn w:val="a"/>
    <w:next w:val="a"/>
    <w:link w:val="40"/>
    <w:uiPriority w:val="99"/>
    <w:qFormat/>
    <w:rsid w:val="008F5D4D"/>
    <w:pPr>
      <w:keepNext/>
      <w:ind w:left="57" w:right="57"/>
      <w:jc w:val="center"/>
      <w:outlineLvl w:val="3"/>
    </w:pPr>
    <w:rPr>
      <w:rFonts w:ascii="Arial" w:hAnsi="Arial" w:cs="Arial"/>
      <w:b/>
      <w:bCs/>
      <w:sz w:val="18"/>
    </w:rPr>
  </w:style>
  <w:style w:type="paragraph" w:styleId="5">
    <w:name w:val="heading 5"/>
    <w:basedOn w:val="a"/>
    <w:next w:val="a"/>
    <w:link w:val="50"/>
    <w:uiPriority w:val="99"/>
    <w:qFormat/>
    <w:rsid w:val="008F5D4D"/>
    <w:pPr>
      <w:keepNext/>
      <w:outlineLvl w:val="4"/>
    </w:pPr>
    <w:rPr>
      <w:rFonts w:ascii="Arial" w:hAnsi="Arial" w:cs="Arial"/>
      <w:i/>
      <w:i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C79B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0C79B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C79B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0C79B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0C79B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a3">
    <w:name w:val="header"/>
    <w:basedOn w:val="a"/>
    <w:link w:val="a4"/>
    <w:uiPriority w:val="99"/>
    <w:rsid w:val="008F5D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F5796"/>
    <w:rPr>
      <w:sz w:val="24"/>
    </w:rPr>
  </w:style>
  <w:style w:type="paragraph" w:styleId="a5">
    <w:name w:val="footer"/>
    <w:basedOn w:val="a"/>
    <w:link w:val="a6"/>
    <w:uiPriority w:val="99"/>
    <w:rsid w:val="008F5D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C79B0"/>
    <w:rPr>
      <w:sz w:val="24"/>
      <w:szCs w:val="24"/>
    </w:rPr>
  </w:style>
  <w:style w:type="character" w:styleId="a7">
    <w:name w:val="page number"/>
    <w:basedOn w:val="a0"/>
    <w:uiPriority w:val="99"/>
    <w:rsid w:val="008F5D4D"/>
    <w:rPr>
      <w:rFonts w:cs="Times New Roman"/>
    </w:rPr>
  </w:style>
  <w:style w:type="paragraph" w:styleId="a8">
    <w:name w:val="Plain Text"/>
    <w:basedOn w:val="a"/>
    <w:link w:val="a9"/>
    <w:uiPriority w:val="99"/>
    <w:rsid w:val="008F5D4D"/>
    <w:rPr>
      <w:rFonts w:ascii="Courier New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uiPriority w:val="99"/>
    <w:semiHidden/>
    <w:rsid w:val="000C79B0"/>
    <w:rPr>
      <w:rFonts w:ascii="Courier New" w:hAnsi="Courier New" w:cs="Courier New"/>
      <w:sz w:val="20"/>
      <w:szCs w:val="20"/>
    </w:rPr>
  </w:style>
  <w:style w:type="paragraph" w:customStyle="1" w:styleId="xl42">
    <w:name w:val="xl42"/>
    <w:basedOn w:val="a"/>
    <w:uiPriority w:val="99"/>
    <w:rsid w:val="008F5D4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 Unicode MS"/>
      <w:sz w:val="20"/>
      <w:szCs w:val="20"/>
    </w:rPr>
  </w:style>
  <w:style w:type="paragraph" w:styleId="aa">
    <w:name w:val="Document Map"/>
    <w:basedOn w:val="a"/>
    <w:link w:val="ab"/>
    <w:uiPriority w:val="99"/>
    <w:semiHidden/>
    <w:rsid w:val="00EF323D"/>
    <w:pPr>
      <w:shd w:val="clear" w:color="auto" w:fill="000080"/>
    </w:pPr>
    <w:rPr>
      <w:rFonts w:ascii="Tahoma" w:hAnsi="Tahoma" w:cs="Tahoma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0C79B0"/>
    <w:rPr>
      <w:sz w:val="0"/>
      <w:szCs w:val="0"/>
    </w:rPr>
  </w:style>
  <w:style w:type="paragraph" w:styleId="ac">
    <w:name w:val="Title"/>
    <w:basedOn w:val="a"/>
    <w:link w:val="ad"/>
    <w:uiPriority w:val="99"/>
    <w:qFormat/>
    <w:rsid w:val="00295F8F"/>
    <w:pPr>
      <w:jc w:val="center"/>
    </w:pPr>
    <w:rPr>
      <w:b/>
    </w:rPr>
  </w:style>
  <w:style w:type="character" w:customStyle="1" w:styleId="ad">
    <w:name w:val="Название Знак"/>
    <w:basedOn w:val="a0"/>
    <w:link w:val="ac"/>
    <w:uiPriority w:val="10"/>
    <w:rsid w:val="000C79B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11">
    <w:name w:val="Знак1"/>
    <w:basedOn w:val="a"/>
    <w:uiPriority w:val="99"/>
    <w:rsid w:val="00E234C0"/>
    <w:rPr>
      <w:rFonts w:ascii="Verdana" w:hAnsi="Verdana" w:cs="Verdana"/>
      <w:sz w:val="20"/>
      <w:szCs w:val="20"/>
      <w:lang w:val="en-US" w:eastAsia="en-US"/>
    </w:rPr>
  </w:style>
  <w:style w:type="paragraph" w:styleId="ae">
    <w:name w:val="Balloon Text"/>
    <w:basedOn w:val="a"/>
    <w:link w:val="af"/>
    <w:uiPriority w:val="99"/>
    <w:semiHidden/>
    <w:rsid w:val="00B231B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B231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89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1064;&#1072;&#1073;&#1083;&#1086;&#1085;&#1099;\&#1040;4%20&#1040;%20&#1088;&#1072;&#1084;&#1082;&#1072;%20&#1096;&#1090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А4 А рамка шт</Template>
  <TotalTime>420</TotalTime>
  <Pages>1</Pages>
  <Words>140</Words>
  <Characters>803</Characters>
  <Application>Microsoft Office Word</Application>
  <DocSecurity>0</DocSecurity>
  <Lines>6</Lines>
  <Paragraphs>1</Paragraphs>
  <ScaleCrop>false</ScaleCrop>
  <Company>Юградорпроект</Company>
  <LinksUpToDate>false</LinksUpToDate>
  <CharactersWithSpaces>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ПК</dc:title>
  <dc:subject/>
  <dc:creator>Макарочкина</dc:creator>
  <cp:keywords/>
  <dc:description/>
  <cp:lastModifiedBy>User</cp:lastModifiedBy>
  <cp:revision>35</cp:revision>
  <cp:lastPrinted>2014-07-02T07:14:00Z</cp:lastPrinted>
  <dcterms:created xsi:type="dcterms:W3CDTF">2014-05-14T03:19:00Z</dcterms:created>
  <dcterms:modified xsi:type="dcterms:W3CDTF">2015-07-02T03:21:00Z</dcterms:modified>
</cp:coreProperties>
</file>